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2091E" w14:textId="0A9047F9" w:rsidR="00142964" w:rsidRPr="00A8665E" w:rsidRDefault="00142964" w:rsidP="00662078">
      <w:pPr>
        <w:ind w:left="-1140" w:firstLine="860"/>
        <w:jc w:val="center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ESTUDO TÉCNICO PRELIMINAR</w:t>
      </w:r>
    </w:p>
    <w:p w14:paraId="62A49C16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1 – OBJETO DA CONTRATAÇÃO</w:t>
      </w:r>
    </w:p>
    <w:p w14:paraId="6004F02D" w14:textId="5087FC22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Capacitação para 0</w:t>
      </w:r>
      <w:r w:rsidR="00CA556D" w:rsidRPr="00A8665E">
        <w:rPr>
          <w:rFonts w:ascii="Arial" w:hAnsi="Arial" w:cs="Arial"/>
          <w:sz w:val="22"/>
          <w:szCs w:val="22"/>
        </w:rPr>
        <w:t>2</w:t>
      </w:r>
      <w:r w:rsidRPr="00A8665E">
        <w:rPr>
          <w:rFonts w:ascii="Arial" w:hAnsi="Arial" w:cs="Arial"/>
          <w:sz w:val="22"/>
          <w:szCs w:val="22"/>
        </w:rPr>
        <w:t xml:space="preserve"> servidor</w:t>
      </w:r>
      <w:r w:rsidR="00CA556D" w:rsidRPr="00A8665E">
        <w:rPr>
          <w:rFonts w:ascii="Arial" w:hAnsi="Arial" w:cs="Arial"/>
          <w:sz w:val="22"/>
          <w:szCs w:val="22"/>
        </w:rPr>
        <w:t>es</w:t>
      </w:r>
      <w:r w:rsidRPr="00A8665E">
        <w:rPr>
          <w:rFonts w:ascii="Arial" w:hAnsi="Arial" w:cs="Arial"/>
          <w:sz w:val="22"/>
          <w:szCs w:val="22"/>
        </w:rPr>
        <w:t xml:space="preserve"> efetivo da Administração Pública, lotado na Secretaria Municipal de Agricultura, Meio Ambiente e Recursos Hídricos para a elaboração de especificações técnicas, inconformidades e reações corretivas e recebimentos de insumos e amostras.</w:t>
      </w:r>
    </w:p>
    <w:p w14:paraId="74D813D4" w14:textId="133536F0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 </w:t>
      </w:r>
      <w:r w:rsidRPr="00A8665E">
        <w:rPr>
          <w:rFonts w:ascii="Arial" w:hAnsi="Arial" w:cs="Arial"/>
          <w:b/>
          <w:sz w:val="22"/>
          <w:szCs w:val="22"/>
        </w:rPr>
        <w:t xml:space="preserve"> </w:t>
      </w:r>
    </w:p>
    <w:p w14:paraId="207D9EE2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2 – SECRETARIA REQUISITANTE</w:t>
      </w:r>
    </w:p>
    <w:p w14:paraId="0E45091D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Secretaria Municipal de Agricultura, Meio Ambiente e Recursos Hídricos</w:t>
      </w:r>
      <w:r w:rsidRPr="00A8665E">
        <w:rPr>
          <w:rFonts w:ascii="Arial" w:hAnsi="Arial" w:cs="Arial"/>
          <w:b/>
          <w:sz w:val="22"/>
          <w:szCs w:val="22"/>
        </w:rPr>
        <w:t>.</w:t>
      </w:r>
    </w:p>
    <w:p w14:paraId="097B5C2E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</w:t>
      </w:r>
    </w:p>
    <w:p w14:paraId="5C8BFE7E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3 – DESCRIÇÃO DA NECESSIDADE DA CONTRATAÇÃO</w:t>
      </w:r>
    </w:p>
    <w:p w14:paraId="01AF00F1" w14:textId="30CA3D6B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bookmarkStart w:id="0" w:name="_Hlk168304838"/>
      <w:r w:rsidRPr="00A8665E">
        <w:rPr>
          <w:rFonts w:ascii="Arial" w:hAnsi="Arial" w:cs="Arial"/>
          <w:sz w:val="22"/>
          <w:szCs w:val="22"/>
        </w:rPr>
        <w:t>Por se tratar da necessidade de desenvolver as atividades do serviço de inspeção de produtos de origem animal (SIMPOA), a capacitação d</w:t>
      </w:r>
      <w:r w:rsidR="001C2C68" w:rsidRPr="00A8665E">
        <w:rPr>
          <w:rFonts w:ascii="Arial" w:hAnsi="Arial" w:cs="Arial"/>
          <w:sz w:val="22"/>
          <w:szCs w:val="22"/>
        </w:rPr>
        <w:t>os dois</w:t>
      </w:r>
      <w:r w:rsidRPr="00A8665E">
        <w:rPr>
          <w:rFonts w:ascii="Arial" w:hAnsi="Arial" w:cs="Arial"/>
          <w:sz w:val="22"/>
          <w:szCs w:val="22"/>
        </w:rPr>
        <w:t xml:space="preserve"> servidor</w:t>
      </w:r>
      <w:r w:rsidR="001C2C68" w:rsidRPr="00A8665E">
        <w:rPr>
          <w:rFonts w:ascii="Arial" w:hAnsi="Arial" w:cs="Arial"/>
          <w:sz w:val="22"/>
          <w:szCs w:val="22"/>
        </w:rPr>
        <w:t>es</w:t>
      </w:r>
      <w:r w:rsidRPr="00A8665E">
        <w:rPr>
          <w:rFonts w:ascii="Arial" w:hAnsi="Arial" w:cs="Arial"/>
          <w:sz w:val="22"/>
          <w:szCs w:val="22"/>
        </w:rPr>
        <w:t xml:space="preserve"> efetivo</w:t>
      </w:r>
      <w:r w:rsidR="001C2C68" w:rsidRPr="00A8665E">
        <w:rPr>
          <w:rFonts w:ascii="Arial" w:hAnsi="Arial" w:cs="Arial"/>
          <w:sz w:val="22"/>
          <w:szCs w:val="22"/>
        </w:rPr>
        <w:t>s</w:t>
      </w:r>
      <w:r w:rsidRPr="00A8665E">
        <w:rPr>
          <w:rFonts w:ascii="Arial" w:hAnsi="Arial" w:cs="Arial"/>
          <w:sz w:val="22"/>
          <w:szCs w:val="22"/>
        </w:rPr>
        <w:t xml:space="preserve">, é necessário e de grande importância para a administração pública, pois hoje a Secretaria Municipal de Agricultura, Meio Ambiente e Recursos </w:t>
      </w:r>
      <w:r w:rsidR="00CA556D" w:rsidRPr="00A8665E">
        <w:rPr>
          <w:rFonts w:ascii="Arial" w:hAnsi="Arial" w:cs="Arial"/>
          <w:sz w:val="22"/>
          <w:szCs w:val="22"/>
        </w:rPr>
        <w:t>Hídricos</w:t>
      </w:r>
      <w:r w:rsidR="001C2C68" w:rsidRPr="00A8665E">
        <w:rPr>
          <w:rFonts w:ascii="Arial" w:hAnsi="Arial" w:cs="Arial"/>
          <w:sz w:val="22"/>
          <w:szCs w:val="22"/>
        </w:rPr>
        <w:t xml:space="preserve"> necessita de funcionários relacionados a inspeção e fiscalização de agroindústrias capacitados em assuntos referente a temática em questão</w:t>
      </w:r>
      <w:r w:rsidRPr="00A8665E">
        <w:rPr>
          <w:rFonts w:ascii="Arial" w:hAnsi="Arial" w:cs="Arial"/>
          <w:sz w:val="22"/>
          <w:szCs w:val="22"/>
        </w:rPr>
        <w:t>.</w:t>
      </w:r>
    </w:p>
    <w:p w14:paraId="31C3D6DF" w14:textId="3DA35CCA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Neste contexto, a escolha de um curso irá proporcionar ao</w:t>
      </w:r>
      <w:r w:rsidR="001C2C68" w:rsidRPr="00A8665E">
        <w:rPr>
          <w:rFonts w:ascii="Arial" w:hAnsi="Arial" w:cs="Arial"/>
          <w:sz w:val="22"/>
          <w:szCs w:val="22"/>
        </w:rPr>
        <w:t>s</w:t>
      </w:r>
      <w:r w:rsidRPr="00A8665E">
        <w:rPr>
          <w:rFonts w:ascii="Arial" w:hAnsi="Arial" w:cs="Arial"/>
          <w:sz w:val="22"/>
          <w:szCs w:val="22"/>
        </w:rPr>
        <w:t xml:space="preserve"> servidor</w:t>
      </w:r>
      <w:r w:rsidR="001C2C68" w:rsidRPr="00A8665E">
        <w:rPr>
          <w:rFonts w:ascii="Arial" w:hAnsi="Arial" w:cs="Arial"/>
          <w:sz w:val="22"/>
          <w:szCs w:val="22"/>
        </w:rPr>
        <w:t>es</w:t>
      </w:r>
      <w:r w:rsidRPr="00A8665E">
        <w:rPr>
          <w:rFonts w:ascii="Arial" w:hAnsi="Arial" w:cs="Arial"/>
          <w:sz w:val="22"/>
          <w:szCs w:val="22"/>
        </w:rPr>
        <w:t xml:space="preserve"> a inteirar-se sobre os temas citados posteriormente para bom andamento do SIMPOA, visto que também está em tramitação a aprovação do serviço de inspeção através do SUSAF.</w:t>
      </w:r>
    </w:p>
    <w:bookmarkEnd w:id="0"/>
    <w:p w14:paraId="41170121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   </w:t>
      </w:r>
      <w:r w:rsidRPr="00A8665E">
        <w:rPr>
          <w:rFonts w:ascii="Arial" w:hAnsi="Arial" w:cs="Arial"/>
          <w:sz w:val="22"/>
          <w:szCs w:val="22"/>
        </w:rPr>
        <w:tab/>
      </w:r>
    </w:p>
    <w:p w14:paraId="2A9330D9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4 – DESCRIÇÃO DOS REQUISITOS DA CONTRATAÇÃO</w:t>
      </w:r>
    </w:p>
    <w:p w14:paraId="6BC5B0D9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A contratada deverá atender à demanda, oferecendo conteúdo programático com elementos teóricos, bem como dispor de professores experientes, renomados com metodologia de enfoque no tema a ser contratado.</w:t>
      </w:r>
    </w:p>
    <w:p w14:paraId="1A1E61A1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</w:t>
      </w:r>
    </w:p>
    <w:p w14:paraId="1A942D70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5 – LEVANTAMENTO DE MERCADO</w:t>
      </w:r>
    </w:p>
    <w:p w14:paraId="419FF442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bookmarkStart w:id="1" w:name="_Hlk168304823"/>
      <w:r w:rsidRPr="00A8665E">
        <w:rPr>
          <w:rFonts w:ascii="Arial" w:hAnsi="Arial" w:cs="Arial"/>
          <w:sz w:val="22"/>
          <w:szCs w:val="22"/>
        </w:rPr>
        <w:t>Para verificar a possível contratação através de inexigibilidade, realizou-se levantamento de mercado via internet de contratações iguais ou similares de outros órgãos públicos e pode-se verificar que as contratações realizadas, foram executadas através de processo de inexigibilidade.</w:t>
      </w:r>
    </w:p>
    <w:p w14:paraId="306A6843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Foi feita a pesquisa de mercado via internet foi encontrado muitos cursos com esta temática, porém todos no formato EAD de pós graduação de 3 meses de duração tornando inviável a contratação</w:t>
      </w:r>
    </w:p>
    <w:p w14:paraId="7D2E9579" w14:textId="5F296732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Ao pesquisar mais a fundo foi encontrado um evento denominado de AUDITOR INTERNO + REVISÃO DOS PROGRAMAS DE AUTOCONTROLE no município de Toledo</w:t>
      </w:r>
      <w:r w:rsidR="00CA556D" w:rsidRPr="00A8665E">
        <w:rPr>
          <w:rFonts w:ascii="Arial" w:hAnsi="Arial" w:cs="Arial"/>
          <w:sz w:val="22"/>
          <w:szCs w:val="22"/>
        </w:rPr>
        <w:t>-PR com</w:t>
      </w:r>
      <w:r w:rsidRPr="00A8665E">
        <w:rPr>
          <w:rFonts w:ascii="Arial" w:hAnsi="Arial" w:cs="Arial"/>
          <w:sz w:val="22"/>
          <w:szCs w:val="22"/>
        </w:rPr>
        <w:t xml:space="preserve"> a disponibilidade de realização.</w:t>
      </w:r>
    </w:p>
    <w:p w14:paraId="7F293991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   </w:t>
      </w:r>
      <w:r w:rsidRPr="00A8665E">
        <w:rPr>
          <w:rFonts w:ascii="Arial" w:hAnsi="Arial" w:cs="Arial"/>
          <w:sz w:val="22"/>
          <w:szCs w:val="22"/>
        </w:rPr>
        <w:tab/>
        <w:t>Foi então verificada a disponibilidade dessa empresa e há em aberto curso para auditoria interna + revisão de programas de autocontrole, nos dias 07 e 08 de junho com carga horária de 12 horas.</w:t>
      </w:r>
    </w:p>
    <w:p w14:paraId="6B925E31" w14:textId="6BB49A2B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lastRenderedPageBreak/>
        <w:t xml:space="preserve">   </w:t>
      </w:r>
      <w:r w:rsidRPr="00A8665E">
        <w:rPr>
          <w:rFonts w:ascii="Arial" w:hAnsi="Arial" w:cs="Arial"/>
          <w:sz w:val="22"/>
          <w:szCs w:val="22"/>
        </w:rPr>
        <w:tab/>
        <w:t xml:space="preserve">Um diferencial do curso citado é o corpo de docentes, em específico para esse curso  podemos citar Suelen Eskelsen, médica veterinária, especialista em gestão de segurança  de alimentos, mestre em ciência animal - produção  e sanidade, especialista em pescado, responsável técnica, auditora interna e diretora técnica da empresa </w:t>
      </w:r>
      <w:r w:rsidR="00CA556D" w:rsidRPr="00A8665E">
        <w:rPr>
          <w:rFonts w:ascii="Arial" w:hAnsi="Arial" w:cs="Arial"/>
          <w:sz w:val="22"/>
          <w:szCs w:val="22"/>
        </w:rPr>
        <w:t>L</w:t>
      </w:r>
      <w:r w:rsidRPr="00A8665E">
        <w:rPr>
          <w:rFonts w:ascii="Arial" w:hAnsi="Arial" w:cs="Arial"/>
          <w:sz w:val="22"/>
          <w:szCs w:val="22"/>
        </w:rPr>
        <w:t>s segurança de alimentos, e Camila Muniz Nodari Pereira, médica veterinária, especialista em higiene e inspeção de produtos de origem animal, responsável técnica, auditora 1° e 2° parte, consultora indústria de alimentos, diretora técnica da empresa gaia consultoria e treinamentos.</w:t>
      </w:r>
    </w:p>
    <w:bookmarkEnd w:id="1"/>
    <w:p w14:paraId="69347B01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sz w:val="22"/>
          <w:szCs w:val="22"/>
        </w:rPr>
      </w:pPr>
    </w:p>
    <w:p w14:paraId="1D5FC349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6 – DESCRIÇÃO DA SOLUÇÃO COMO UM TODO</w:t>
      </w:r>
    </w:p>
    <w:p w14:paraId="7DD38CE6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Após verificar as contratações realizadas por outros órgãos públicos, pode-se constatar que é possível a contratação através de inexigibilidade, de acordo com a lei nº 14.133/2021.</w:t>
      </w:r>
    </w:p>
    <w:p w14:paraId="37D15B67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Dito isso é possível definir que o curso auditoria interna + revisão de programas de autocontrole na cidade de Toledo torna-se a melhor opção. </w:t>
      </w:r>
    </w:p>
    <w:p w14:paraId="75AC3E07" w14:textId="1D6AEAE4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A contratação da empresa, Gaia Consultoria e Treinamentos Ltda., CNPJ</w:t>
      </w:r>
      <w:r w:rsidRPr="00A8665E">
        <w:rPr>
          <w:rFonts w:ascii="Arial" w:hAnsi="Arial" w:cs="Arial"/>
          <w:b/>
          <w:sz w:val="22"/>
          <w:szCs w:val="22"/>
        </w:rPr>
        <w:t>:</w:t>
      </w:r>
      <w:r w:rsidRPr="00A8665E">
        <w:rPr>
          <w:rFonts w:ascii="Arial" w:hAnsi="Arial" w:cs="Arial"/>
          <w:sz w:val="22"/>
          <w:szCs w:val="22"/>
        </w:rPr>
        <w:t xml:space="preserve"> 51.501.709/0001-01, se dá tendo em vista que a mesma oferece cursos com </w:t>
      </w:r>
      <w:r w:rsidR="00CA556D" w:rsidRPr="00A8665E">
        <w:rPr>
          <w:rFonts w:ascii="Arial" w:hAnsi="Arial" w:cs="Arial"/>
          <w:sz w:val="22"/>
          <w:szCs w:val="22"/>
        </w:rPr>
        <w:t>elementos teórico</w:t>
      </w:r>
      <w:r w:rsidRPr="00A8665E">
        <w:rPr>
          <w:rFonts w:ascii="Arial" w:hAnsi="Arial" w:cs="Arial"/>
          <w:sz w:val="22"/>
          <w:szCs w:val="22"/>
        </w:rPr>
        <w:t xml:space="preserve"> e prático e professores renomados com notória especialização.</w:t>
      </w:r>
    </w:p>
    <w:p w14:paraId="6BD49AE9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Com a contratação, a contratada terá como objetivo capacitar e orientar o servidor participante do curso.</w:t>
      </w:r>
    </w:p>
    <w:p w14:paraId="5647CCF6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 </w:t>
      </w:r>
    </w:p>
    <w:p w14:paraId="1B8EDE00" w14:textId="77777777" w:rsidR="00142964" w:rsidRPr="00A8665E" w:rsidRDefault="00142964" w:rsidP="00662078">
      <w:pPr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7 – ESTIMATIVA DAS QUANTIDADES</w:t>
      </w:r>
    </w:p>
    <w:p w14:paraId="100D12BF" w14:textId="254F0CE0" w:rsidR="00142964" w:rsidRPr="00A8665E" w:rsidRDefault="00142964" w:rsidP="00F56D52">
      <w:pPr>
        <w:ind w:left="-1140" w:right="28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</w:t>
      </w:r>
      <w:r w:rsidRPr="00A8665E">
        <w:rPr>
          <w:rFonts w:ascii="Arial" w:hAnsi="Arial" w:cs="Arial"/>
          <w:sz w:val="22"/>
          <w:szCs w:val="22"/>
        </w:rPr>
        <w:t>O quantitativo corresponde à 0</w:t>
      </w:r>
      <w:r w:rsidR="00CA556D" w:rsidRPr="00A8665E">
        <w:rPr>
          <w:rFonts w:ascii="Arial" w:hAnsi="Arial" w:cs="Arial"/>
          <w:sz w:val="22"/>
          <w:szCs w:val="22"/>
        </w:rPr>
        <w:t>2</w:t>
      </w:r>
      <w:r w:rsidRPr="00A8665E">
        <w:rPr>
          <w:rFonts w:ascii="Arial" w:hAnsi="Arial" w:cs="Arial"/>
          <w:sz w:val="22"/>
          <w:szCs w:val="22"/>
        </w:rPr>
        <w:t xml:space="preserve"> (</w:t>
      </w:r>
      <w:r w:rsidR="00CA556D" w:rsidRPr="00A8665E">
        <w:rPr>
          <w:rFonts w:ascii="Arial" w:hAnsi="Arial" w:cs="Arial"/>
          <w:sz w:val="22"/>
          <w:szCs w:val="22"/>
        </w:rPr>
        <w:t>duas</w:t>
      </w:r>
      <w:r w:rsidRPr="00A8665E">
        <w:rPr>
          <w:rFonts w:ascii="Arial" w:hAnsi="Arial" w:cs="Arial"/>
          <w:sz w:val="22"/>
          <w:szCs w:val="22"/>
        </w:rPr>
        <w:t>) inscriç</w:t>
      </w:r>
      <w:r w:rsidR="00CA556D" w:rsidRPr="00A8665E">
        <w:rPr>
          <w:rFonts w:ascii="Arial" w:hAnsi="Arial" w:cs="Arial"/>
          <w:sz w:val="22"/>
          <w:szCs w:val="22"/>
        </w:rPr>
        <w:t>ões</w:t>
      </w:r>
      <w:r w:rsidRPr="00A8665E">
        <w:rPr>
          <w:rFonts w:ascii="Arial" w:hAnsi="Arial" w:cs="Arial"/>
          <w:sz w:val="22"/>
          <w:szCs w:val="22"/>
        </w:rPr>
        <w:t>.</w:t>
      </w:r>
    </w:p>
    <w:p w14:paraId="6094E0D5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 </w:t>
      </w:r>
    </w:p>
    <w:p w14:paraId="4A82351A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8 – ESTIMATIVA DO VALOR DA CONTRATAÇÃO</w:t>
      </w:r>
    </w:p>
    <w:p w14:paraId="1A95CEAA" w14:textId="4B7D8245" w:rsidR="00142964" w:rsidRPr="00A8665E" w:rsidRDefault="00142964" w:rsidP="00F56D52">
      <w:pPr>
        <w:spacing w:line="360" w:lineRule="auto"/>
        <w:ind w:left="-1140" w:right="280" w:firstLine="114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</w:t>
      </w:r>
      <w:r w:rsidRPr="00A8665E">
        <w:rPr>
          <w:rFonts w:ascii="Arial" w:hAnsi="Arial" w:cs="Arial"/>
          <w:sz w:val="22"/>
          <w:szCs w:val="22"/>
        </w:rPr>
        <w:t>O valor fica estimado em</w:t>
      </w:r>
      <w:r w:rsidRPr="00A8665E">
        <w:rPr>
          <w:rFonts w:ascii="Arial" w:hAnsi="Arial" w:cs="Arial"/>
          <w:b/>
          <w:sz w:val="22"/>
          <w:szCs w:val="22"/>
        </w:rPr>
        <w:t xml:space="preserve"> </w:t>
      </w:r>
      <w:r w:rsidRPr="00A8665E">
        <w:rPr>
          <w:rFonts w:ascii="Arial" w:hAnsi="Arial" w:cs="Arial"/>
          <w:sz w:val="22"/>
          <w:szCs w:val="22"/>
        </w:rPr>
        <w:t xml:space="preserve">R$ </w:t>
      </w:r>
      <w:r w:rsidR="00CA556D" w:rsidRPr="00A8665E">
        <w:rPr>
          <w:rFonts w:ascii="Arial" w:hAnsi="Arial" w:cs="Arial"/>
          <w:sz w:val="22"/>
          <w:szCs w:val="22"/>
        </w:rPr>
        <w:t>2</w:t>
      </w:r>
      <w:r w:rsidRPr="00A8665E">
        <w:rPr>
          <w:rFonts w:ascii="Arial" w:hAnsi="Arial" w:cs="Arial"/>
          <w:sz w:val="22"/>
          <w:szCs w:val="22"/>
        </w:rPr>
        <w:t>.</w:t>
      </w:r>
      <w:r w:rsidR="00CA556D" w:rsidRPr="00A8665E">
        <w:rPr>
          <w:rFonts w:ascii="Arial" w:hAnsi="Arial" w:cs="Arial"/>
          <w:sz w:val="22"/>
          <w:szCs w:val="22"/>
        </w:rPr>
        <w:t>700</w:t>
      </w:r>
      <w:r w:rsidRPr="00A8665E">
        <w:rPr>
          <w:rFonts w:ascii="Arial" w:hAnsi="Arial" w:cs="Arial"/>
          <w:sz w:val="22"/>
          <w:szCs w:val="22"/>
        </w:rPr>
        <w:t>,00 (</w:t>
      </w:r>
      <w:r w:rsidR="00CA556D" w:rsidRPr="00A8665E">
        <w:rPr>
          <w:rFonts w:ascii="Arial" w:hAnsi="Arial" w:cs="Arial"/>
          <w:sz w:val="22"/>
          <w:szCs w:val="22"/>
        </w:rPr>
        <w:t>dois mil e setecentos reais</w:t>
      </w:r>
      <w:r w:rsidRPr="00A8665E">
        <w:rPr>
          <w:rFonts w:ascii="Arial" w:hAnsi="Arial" w:cs="Arial"/>
          <w:sz w:val="22"/>
          <w:szCs w:val="22"/>
        </w:rPr>
        <w:t>) correspondente à 0</w:t>
      </w:r>
      <w:r w:rsidR="00CA556D" w:rsidRPr="00A8665E">
        <w:rPr>
          <w:rFonts w:ascii="Arial" w:hAnsi="Arial" w:cs="Arial"/>
          <w:sz w:val="22"/>
          <w:szCs w:val="22"/>
        </w:rPr>
        <w:t>2</w:t>
      </w:r>
      <w:r w:rsidRPr="00A8665E">
        <w:rPr>
          <w:rFonts w:ascii="Arial" w:hAnsi="Arial" w:cs="Arial"/>
          <w:sz w:val="22"/>
          <w:szCs w:val="22"/>
        </w:rPr>
        <w:t xml:space="preserve"> (</w:t>
      </w:r>
      <w:r w:rsidR="00CA556D" w:rsidRPr="00A8665E">
        <w:rPr>
          <w:rFonts w:ascii="Arial" w:hAnsi="Arial" w:cs="Arial"/>
          <w:sz w:val="22"/>
          <w:szCs w:val="22"/>
        </w:rPr>
        <w:t>duas</w:t>
      </w:r>
      <w:r w:rsidRPr="00A8665E">
        <w:rPr>
          <w:rFonts w:ascii="Arial" w:hAnsi="Arial" w:cs="Arial"/>
          <w:sz w:val="22"/>
          <w:szCs w:val="22"/>
        </w:rPr>
        <w:t>) inscriç</w:t>
      </w:r>
      <w:r w:rsidR="00CA556D" w:rsidRPr="00A8665E">
        <w:rPr>
          <w:rFonts w:ascii="Arial" w:hAnsi="Arial" w:cs="Arial"/>
          <w:sz w:val="22"/>
          <w:szCs w:val="22"/>
        </w:rPr>
        <w:t>ões</w:t>
      </w:r>
      <w:r w:rsidRPr="00A8665E">
        <w:rPr>
          <w:rFonts w:ascii="Arial" w:hAnsi="Arial" w:cs="Arial"/>
          <w:sz w:val="22"/>
          <w:szCs w:val="22"/>
        </w:rPr>
        <w:t xml:space="preserve">. </w:t>
      </w:r>
    </w:p>
    <w:p w14:paraId="002620B0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</w:p>
    <w:p w14:paraId="51C0A203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9 – JUSTIFICATIVA PARA PARCELAMENTO</w:t>
      </w:r>
    </w:p>
    <w:p w14:paraId="2D4B2A66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Não se aplica por se tratar de curso.</w:t>
      </w:r>
    </w:p>
    <w:p w14:paraId="37A668B7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 </w:t>
      </w:r>
    </w:p>
    <w:p w14:paraId="060C1046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10 – CONTRATAÇÕES CORRELATAS E/OU INTERDEPENDENTES</w:t>
      </w:r>
    </w:p>
    <w:p w14:paraId="78331669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Não há contratação interdependentes e ou correlatas</w:t>
      </w:r>
    </w:p>
    <w:p w14:paraId="5AEFB879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</w:p>
    <w:p w14:paraId="3984DD63" w14:textId="77777777" w:rsidR="00142964" w:rsidRPr="00A8665E" w:rsidRDefault="00142964" w:rsidP="00662078">
      <w:pPr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11 – ALINHAMENTO ENTRE A CONTRATAÇÃO/AQUISIÇÃO E O PLANEJAMENTO</w:t>
      </w:r>
    </w:p>
    <w:p w14:paraId="392DFA3A" w14:textId="77777777" w:rsidR="00142964" w:rsidRPr="00A8665E" w:rsidRDefault="00142964" w:rsidP="00662078">
      <w:pPr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</w:t>
      </w:r>
    </w:p>
    <w:p w14:paraId="33E5660D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A referida contratação possui previsão no PPA e LOA, porém ainda não há Plano de Contratação Anual implementado no município.</w:t>
      </w:r>
    </w:p>
    <w:p w14:paraId="56E7FB7A" w14:textId="5D26A65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lastRenderedPageBreak/>
        <w:t xml:space="preserve"> </w:t>
      </w:r>
      <w:r w:rsidRPr="00A8665E">
        <w:rPr>
          <w:rFonts w:ascii="Arial" w:hAnsi="Arial" w:cs="Arial"/>
          <w:b/>
          <w:sz w:val="22"/>
          <w:szCs w:val="22"/>
        </w:rPr>
        <w:t>12 – RESULTADOS PRETENDIDOS</w:t>
      </w:r>
    </w:p>
    <w:p w14:paraId="1CA74CE5" w14:textId="7B466426" w:rsidR="00142964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Capacitar </w:t>
      </w:r>
      <w:r w:rsidR="001C2C68" w:rsidRPr="00A8665E">
        <w:rPr>
          <w:rFonts w:ascii="Arial" w:hAnsi="Arial" w:cs="Arial"/>
          <w:sz w:val="22"/>
          <w:szCs w:val="22"/>
        </w:rPr>
        <w:t>dois</w:t>
      </w:r>
      <w:r w:rsidRPr="00A8665E">
        <w:rPr>
          <w:rFonts w:ascii="Arial" w:hAnsi="Arial" w:cs="Arial"/>
          <w:sz w:val="22"/>
          <w:szCs w:val="22"/>
        </w:rPr>
        <w:t xml:space="preserve"> servidor</w:t>
      </w:r>
      <w:r w:rsidR="001C2C68" w:rsidRPr="00A8665E">
        <w:rPr>
          <w:rFonts w:ascii="Arial" w:hAnsi="Arial" w:cs="Arial"/>
          <w:sz w:val="22"/>
          <w:szCs w:val="22"/>
        </w:rPr>
        <w:t>es</w:t>
      </w:r>
      <w:r w:rsidRPr="00A8665E">
        <w:rPr>
          <w:rFonts w:ascii="Arial" w:hAnsi="Arial" w:cs="Arial"/>
          <w:sz w:val="22"/>
          <w:szCs w:val="22"/>
        </w:rPr>
        <w:t xml:space="preserve"> para que possa</w:t>
      </w:r>
      <w:r w:rsidR="001C2C68" w:rsidRPr="00A8665E">
        <w:rPr>
          <w:rFonts w:ascii="Arial" w:hAnsi="Arial" w:cs="Arial"/>
          <w:sz w:val="22"/>
          <w:szCs w:val="22"/>
        </w:rPr>
        <w:t>m</w:t>
      </w:r>
      <w:r w:rsidRPr="00A8665E">
        <w:rPr>
          <w:rFonts w:ascii="Arial" w:hAnsi="Arial" w:cs="Arial"/>
          <w:sz w:val="22"/>
          <w:szCs w:val="22"/>
        </w:rPr>
        <w:t xml:space="preserve"> elaborar especificações técnicas, analisar de inconformidades, reações corretivas, recebimentos de insumos e amostras para a continuidade dos processos do SIMPOA do município de Vera Cruz do Oeste. </w:t>
      </w:r>
    </w:p>
    <w:p w14:paraId="5254261E" w14:textId="77777777" w:rsidR="00F56D52" w:rsidRPr="00A8665E" w:rsidRDefault="00F56D52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</w:p>
    <w:p w14:paraId="593DA1F1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13 – PROVIDÊNCIAS A SEREM ADOTADAS</w:t>
      </w:r>
    </w:p>
    <w:p w14:paraId="2C7A6F99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Verificar junto à contabilidade a disponibilidade de recursos para a referida contratação;</w:t>
      </w:r>
    </w:p>
    <w:p w14:paraId="7017FA46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 </w:t>
      </w:r>
    </w:p>
    <w:p w14:paraId="62E94A63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14 – IMPACTOS AMBIENTAIS</w:t>
      </w:r>
    </w:p>
    <w:p w14:paraId="2AD794A7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Neste caso, a contratação não causará impactos ambientais.</w:t>
      </w:r>
    </w:p>
    <w:p w14:paraId="2B6E9898" w14:textId="77777777" w:rsidR="00142964" w:rsidRPr="00A8665E" w:rsidRDefault="00142964" w:rsidP="00662078">
      <w:pPr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</w:t>
      </w:r>
    </w:p>
    <w:p w14:paraId="4CE0D576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15 – VIABILIDADE DA CONTRATAÇÃO</w:t>
      </w:r>
    </w:p>
    <w:p w14:paraId="429C31E6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Diante do exposto acima, considera-se viável a contratação.</w:t>
      </w:r>
    </w:p>
    <w:p w14:paraId="7D332728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 </w:t>
      </w:r>
    </w:p>
    <w:p w14:paraId="2E722B3C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16 – ANEXOS</w:t>
      </w:r>
    </w:p>
    <w:p w14:paraId="6CF16074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Conteúdo programático;</w:t>
      </w:r>
    </w:p>
    <w:p w14:paraId="030E432C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Notas comprobatórias do preço praticado no mercado.</w:t>
      </w:r>
    </w:p>
    <w:p w14:paraId="55339A5E" w14:textId="77777777" w:rsidR="00142964" w:rsidRPr="00A8665E" w:rsidRDefault="00142964" w:rsidP="00662078">
      <w:pPr>
        <w:spacing w:line="360" w:lineRule="auto"/>
        <w:ind w:left="-1140" w:right="280" w:firstLine="86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 </w:t>
      </w:r>
    </w:p>
    <w:p w14:paraId="37B5E882" w14:textId="77777777" w:rsidR="00142964" w:rsidRPr="00A8665E" w:rsidRDefault="00142964" w:rsidP="00662078">
      <w:pPr>
        <w:spacing w:line="360" w:lineRule="auto"/>
        <w:ind w:left="-1280" w:right="280"/>
        <w:jc w:val="both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17 – RESPONSÁVEIS </w:t>
      </w:r>
      <w:r w:rsidRPr="00A8665E">
        <w:rPr>
          <w:rFonts w:ascii="Arial" w:hAnsi="Arial" w:cs="Arial"/>
          <w:sz w:val="22"/>
          <w:szCs w:val="22"/>
        </w:rPr>
        <w:t>Mike Emiliano Santos Secretário Municipal De Agricultura Meio Ambiente E Recursos Hídricos</w:t>
      </w:r>
    </w:p>
    <w:p w14:paraId="58A5A455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</w:p>
    <w:p w14:paraId="659E3A4D" w14:textId="77777777" w:rsidR="00142964" w:rsidRPr="00A8665E" w:rsidRDefault="00142964" w:rsidP="00662078">
      <w:pPr>
        <w:spacing w:line="360" w:lineRule="auto"/>
        <w:ind w:left="-142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18 – ASSINATURAS</w:t>
      </w:r>
    </w:p>
    <w:p w14:paraId="022F8B9F" w14:textId="77777777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</w:t>
      </w:r>
    </w:p>
    <w:p w14:paraId="1A263AAB" w14:textId="20B17073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</w:t>
      </w:r>
    </w:p>
    <w:p w14:paraId="3184B5BE" w14:textId="28EEB689" w:rsidR="00142964" w:rsidRPr="00A8665E" w:rsidRDefault="00142964" w:rsidP="00662078">
      <w:pPr>
        <w:spacing w:line="360" w:lineRule="auto"/>
        <w:ind w:left="-1140"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</w:t>
      </w:r>
    </w:p>
    <w:p w14:paraId="4B3D1297" w14:textId="77777777" w:rsidR="00142964" w:rsidRPr="00A8665E" w:rsidRDefault="00142964" w:rsidP="00662078">
      <w:pPr>
        <w:jc w:val="center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>MIKE EMILIANO SANTOS</w:t>
      </w:r>
    </w:p>
    <w:p w14:paraId="00FEF929" w14:textId="77777777" w:rsidR="00142964" w:rsidRPr="00A8665E" w:rsidRDefault="00142964" w:rsidP="00662078">
      <w:pPr>
        <w:jc w:val="center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SECRETÁRIO MUNICIPAL DE AGRICULTURA</w:t>
      </w:r>
    </w:p>
    <w:p w14:paraId="50A94640" w14:textId="77777777" w:rsidR="00142964" w:rsidRPr="00A8665E" w:rsidRDefault="00142964" w:rsidP="00662078">
      <w:pPr>
        <w:jc w:val="center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MEIO AMBIENTE E RECURSOS HÍDRICOS</w:t>
      </w:r>
    </w:p>
    <w:p w14:paraId="08F8F379" w14:textId="77777777" w:rsidR="00142964" w:rsidRPr="00A8665E" w:rsidRDefault="00142964" w:rsidP="00662078">
      <w:pPr>
        <w:jc w:val="center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>DECRETO N.º 6.881/2024</w:t>
      </w:r>
    </w:p>
    <w:p w14:paraId="51A12F50" w14:textId="77777777" w:rsidR="00142964" w:rsidRPr="00A8665E" w:rsidRDefault="00142964" w:rsidP="00662078">
      <w:pPr>
        <w:ind w:right="280"/>
        <w:jc w:val="both"/>
        <w:rPr>
          <w:rFonts w:ascii="Arial" w:hAnsi="Arial" w:cs="Arial"/>
          <w:b/>
          <w:sz w:val="22"/>
          <w:szCs w:val="22"/>
        </w:rPr>
      </w:pPr>
      <w:r w:rsidRPr="00A8665E">
        <w:rPr>
          <w:rFonts w:ascii="Arial" w:hAnsi="Arial" w:cs="Arial"/>
          <w:b/>
          <w:sz w:val="22"/>
          <w:szCs w:val="22"/>
        </w:rPr>
        <w:t xml:space="preserve"> </w:t>
      </w:r>
    </w:p>
    <w:p w14:paraId="2FA0FF68" w14:textId="77777777" w:rsidR="00142964" w:rsidRPr="00A8665E" w:rsidRDefault="00142964" w:rsidP="00662078">
      <w:pPr>
        <w:ind w:left="-1140" w:right="280"/>
        <w:jc w:val="right"/>
        <w:rPr>
          <w:rFonts w:ascii="Arial" w:hAnsi="Arial" w:cs="Arial"/>
          <w:sz w:val="22"/>
          <w:szCs w:val="22"/>
        </w:rPr>
      </w:pPr>
      <w:r w:rsidRPr="00A8665E">
        <w:rPr>
          <w:rFonts w:ascii="Arial" w:hAnsi="Arial" w:cs="Arial"/>
          <w:sz w:val="22"/>
          <w:szCs w:val="22"/>
        </w:rPr>
        <w:t xml:space="preserve"> </w:t>
      </w:r>
    </w:p>
    <w:p w14:paraId="2F2574DE" w14:textId="3A383D44" w:rsidR="00142964" w:rsidRPr="00A8665E" w:rsidRDefault="00142964" w:rsidP="00662078">
      <w:pPr>
        <w:ind w:left="-1140" w:right="280"/>
        <w:jc w:val="right"/>
        <w:rPr>
          <w:rFonts w:ascii="Arial" w:hAnsi="Arial" w:cs="Arial"/>
          <w:sz w:val="22"/>
          <w:szCs w:val="22"/>
        </w:rPr>
      </w:pPr>
    </w:p>
    <w:p w14:paraId="3BBAB728" w14:textId="099044F2" w:rsidR="00842446" w:rsidRPr="00A8665E" w:rsidRDefault="00842446" w:rsidP="00662078">
      <w:pPr>
        <w:ind w:left="-1134" w:right="282"/>
        <w:jc w:val="right"/>
        <w:rPr>
          <w:rFonts w:ascii="Arial" w:hAnsi="Arial" w:cs="Arial"/>
          <w:sz w:val="22"/>
          <w:szCs w:val="22"/>
        </w:rPr>
      </w:pPr>
    </w:p>
    <w:sectPr w:rsidR="00842446" w:rsidRPr="00A8665E" w:rsidSect="002B419E">
      <w:headerReference w:type="default" r:id="rId8"/>
      <w:pgSz w:w="11907" w:h="16840" w:code="9"/>
      <w:pgMar w:top="2269" w:right="567" w:bottom="1276" w:left="212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1FC2D" w14:textId="77777777" w:rsidR="00475661" w:rsidRDefault="00475661">
      <w:r>
        <w:separator/>
      </w:r>
    </w:p>
  </w:endnote>
  <w:endnote w:type="continuationSeparator" w:id="0">
    <w:p w14:paraId="4E88249D" w14:textId="77777777" w:rsidR="00475661" w:rsidRDefault="0047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7CD7C" w14:textId="77777777" w:rsidR="00475661" w:rsidRDefault="00475661">
      <w:r>
        <w:separator/>
      </w:r>
    </w:p>
  </w:footnote>
  <w:footnote w:type="continuationSeparator" w:id="0">
    <w:p w14:paraId="7D2F5217" w14:textId="77777777" w:rsidR="00475661" w:rsidRDefault="00475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0B6D9" w14:textId="7C2E3CE8" w:rsidR="002B0448" w:rsidRDefault="003E5E67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1A30C83" wp14:editId="0D39C459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2060753473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546302553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168066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87E94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A30C83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" stroked="f">
                <v:textbox inset="0,,0">
                  <w:txbxContent>
                    <w:p w14:paraId="6C87E94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723E271" wp14:editId="4C17DFA3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103885203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265A5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23E271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66C265A5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36B2F59F" wp14:editId="1B515297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1196319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AA094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B2F59F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1BAA094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A85B63F" wp14:editId="4A0995AD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32722189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23E48F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85B63F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3C23E48F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6AD4E6D" wp14:editId="60227662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01A686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779001255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1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344B5390"/>
    <w:multiLevelType w:val="hybridMultilevel"/>
    <w:tmpl w:val="25B29600"/>
    <w:lvl w:ilvl="0" w:tplc="0416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4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5" w15:restartNumberingAfterBreak="0">
    <w:nsid w:val="41E53B73"/>
    <w:multiLevelType w:val="hybridMultilevel"/>
    <w:tmpl w:val="B6E4F3A8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6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7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8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9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num w:numId="1" w16cid:durableId="1886527333">
    <w:abstractNumId w:val="7"/>
  </w:num>
  <w:num w:numId="2" w16cid:durableId="804934408">
    <w:abstractNumId w:val="4"/>
  </w:num>
  <w:num w:numId="3" w16cid:durableId="329990063">
    <w:abstractNumId w:val="0"/>
  </w:num>
  <w:num w:numId="4" w16cid:durableId="1743983509">
    <w:abstractNumId w:val="3"/>
  </w:num>
  <w:num w:numId="5" w16cid:durableId="1599408553">
    <w:abstractNumId w:val="6"/>
  </w:num>
  <w:num w:numId="6" w16cid:durableId="1347903250">
    <w:abstractNumId w:val="1"/>
  </w:num>
  <w:num w:numId="7" w16cid:durableId="1809759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2252977">
    <w:abstractNumId w:val="8"/>
  </w:num>
  <w:num w:numId="9" w16cid:durableId="148135927">
    <w:abstractNumId w:val="5"/>
  </w:num>
  <w:num w:numId="10" w16cid:durableId="105717124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2dHQeJGuWhHUMIeJeSuprsOMIS4NXx0PxIs1epdZ2RcqJALX4N7XrjPEOgTPpVBlOCagRNrAd8mHc3Rz2tEsgA==" w:salt="q+rJ6qVzkcOT1QqDDmVYw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4848"/>
    <w:rsid w:val="000053CD"/>
    <w:rsid w:val="00006C2C"/>
    <w:rsid w:val="0000775A"/>
    <w:rsid w:val="00007ABB"/>
    <w:rsid w:val="00011653"/>
    <w:rsid w:val="000120EC"/>
    <w:rsid w:val="00013D30"/>
    <w:rsid w:val="00014520"/>
    <w:rsid w:val="00015F4D"/>
    <w:rsid w:val="000164F5"/>
    <w:rsid w:val="00021F47"/>
    <w:rsid w:val="00025A4C"/>
    <w:rsid w:val="00027594"/>
    <w:rsid w:val="00032729"/>
    <w:rsid w:val="0003302E"/>
    <w:rsid w:val="00033ABA"/>
    <w:rsid w:val="00037F68"/>
    <w:rsid w:val="00037FB3"/>
    <w:rsid w:val="000401D4"/>
    <w:rsid w:val="00040295"/>
    <w:rsid w:val="000409DD"/>
    <w:rsid w:val="0004158A"/>
    <w:rsid w:val="00042AC5"/>
    <w:rsid w:val="00042E0E"/>
    <w:rsid w:val="00044E80"/>
    <w:rsid w:val="00045D80"/>
    <w:rsid w:val="00050402"/>
    <w:rsid w:val="00050D7B"/>
    <w:rsid w:val="000517B6"/>
    <w:rsid w:val="000519CE"/>
    <w:rsid w:val="000536B0"/>
    <w:rsid w:val="00055836"/>
    <w:rsid w:val="000573BD"/>
    <w:rsid w:val="00057958"/>
    <w:rsid w:val="000601DD"/>
    <w:rsid w:val="00060A7B"/>
    <w:rsid w:val="00060F35"/>
    <w:rsid w:val="0006183D"/>
    <w:rsid w:val="00065340"/>
    <w:rsid w:val="00067AC9"/>
    <w:rsid w:val="00073F1F"/>
    <w:rsid w:val="00075512"/>
    <w:rsid w:val="00081436"/>
    <w:rsid w:val="00084503"/>
    <w:rsid w:val="00085993"/>
    <w:rsid w:val="000860E8"/>
    <w:rsid w:val="00087350"/>
    <w:rsid w:val="00090894"/>
    <w:rsid w:val="00092133"/>
    <w:rsid w:val="0009318E"/>
    <w:rsid w:val="00093D16"/>
    <w:rsid w:val="00095248"/>
    <w:rsid w:val="000952AD"/>
    <w:rsid w:val="00095825"/>
    <w:rsid w:val="000A2993"/>
    <w:rsid w:val="000A2B8C"/>
    <w:rsid w:val="000A604E"/>
    <w:rsid w:val="000B1EEA"/>
    <w:rsid w:val="000B255A"/>
    <w:rsid w:val="000B3FB0"/>
    <w:rsid w:val="000B4CCE"/>
    <w:rsid w:val="000B57AB"/>
    <w:rsid w:val="000B5C70"/>
    <w:rsid w:val="000C07F5"/>
    <w:rsid w:val="000C0CAD"/>
    <w:rsid w:val="000C0CF3"/>
    <w:rsid w:val="000C2AC1"/>
    <w:rsid w:val="000C4B3D"/>
    <w:rsid w:val="000C71F5"/>
    <w:rsid w:val="000C7B28"/>
    <w:rsid w:val="000D2353"/>
    <w:rsid w:val="000D2CBC"/>
    <w:rsid w:val="000D4596"/>
    <w:rsid w:val="000D660F"/>
    <w:rsid w:val="000D6922"/>
    <w:rsid w:val="000D6CD4"/>
    <w:rsid w:val="000E0829"/>
    <w:rsid w:val="000E1330"/>
    <w:rsid w:val="000E277B"/>
    <w:rsid w:val="000E35C5"/>
    <w:rsid w:val="000E3A99"/>
    <w:rsid w:val="000E4337"/>
    <w:rsid w:val="000E5151"/>
    <w:rsid w:val="000E651F"/>
    <w:rsid w:val="000E6826"/>
    <w:rsid w:val="000F015E"/>
    <w:rsid w:val="000F07A0"/>
    <w:rsid w:val="000F0CC1"/>
    <w:rsid w:val="000F3AEA"/>
    <w:rsid w:val="000F4549"/>
    <w:rsid w:val="000F4A45"/>
    <w:rsid w:val="000F53E2"/>
    <w:rsid w:val="000F6B2D"/>
    <w:rsid w:val="0010629B"/>
    <w:rsid w:val="00106768"/>
    <w:rsid w:val="00106CC2"/>
    <w:rsid w:val="00110AF0"/>
    <w:rsid w:val="00110BA5"/>
    <w:rsid w:val="00111005"/>
    <w:rsid w:val="00113380"/>
    <w:rsid w:val="0011361B"/>
    <w:rsid w:val="00114BA9"/>
    <w:rsid w:val="001153D5"/>
    <w:rsid w:val="001162DE"/>
    <w:rsid w:val="0012461A"/>
    <w:rsid w:val="001250E6"/>
    <w:rsid w:val="00125F88"/>
    <w:rsid w:val="00127A82"/>
    <w:rsid w:val="001306E5"/>
    <w:rsid w:val="0013446E"/>
    <w:rsid w:val="00134877"/>
    <w:rsid w:val="0013513B"/>
    <w:rsid w:val="00135DF6"/>
    <w:rsid w:val="00137AC9"/>
    <w:rsid w:val="00142964"/>
    <w:rsid w:val="00143431"/>
    <w:rsid w:val="00143A1D"/>
    <w:rsid w:val="00144DD8"/>
    <w:rsid w:val="0014525B"/>
    <w:rsid w:val="00145BE4"/>
    <w:rsid w:val="0014630C"/>
    <w:rsid w:val="00147BF4"/>
    <w:rsid w:val="00147D55"/>
    <w:rsid w:val="00150E86"/>
    <w:rsid w:val="00151BAE"/>
    <w:rsid w:val="00164DBE"/>
    <w:rsid w:val="00166946"/>
    <w:rsid w:val="00166DEC"/>
    <w:rsid w:val="00167475"/>
    <w:rsid w:val="00172CED"/>
    <w:rsid w:val="00173D70"/>
    <w:rsid w:val="00176296"/>
    <w:rsid w:val="00177211"/>
    <w:rsid w:val="0018007B"/>
    <w:rsid w:val="0018048D"/>
    <w:rsid w:val="00183125"/>
    <w:rsid w:val="00185037"/>
    <w:rsid w:val="00191F7D"/>
    <w:rsid w:val="0019288C"/>
    <w:rsid w:val="001945EF"/>
    <w:rsid w:val="0019545A"/>
    <w:rsid w:val="00195B68"/>
    <w:rsid w:val="00197570"/>
    <w:rsid w:val="00197B72"/>
    <w:rsid w:val="001A026B"/>
    <w:rsid w:val="001A1757"/>
    <w:rsid w:val="001A47E6"/>
    <w:rsid w:val="001A7C3D"/>
    <w:rsid w:val="001B0E7C"/>
    <w:rsid w:val="001B534D"/>
    <w:rsid w:val="001B5FDD"/>
    <w:rsid w:val="001B6774"/>
    <w:rsid w:val="001C1E0B"/>
    <w:rsid w:val="001C2C68"/>
    <w:rsid w:val="001C3588"/>
    <w:rsid w:val="001C7A3C"/>
    <w:rsid w:val="001C7CA8"/>
    <w:rsid w:val="001D388F"/>
    <w:rsid w:val="001D4F8F"/>
    <w:rsid w:val="001E0A3D"/>
    <w:rsid w:val="001E2719"/>
    <w:rsid w:val="001E2D26"/>
    <w:rsid w:val="001E5541"/>
    <w:rsid w:val="001E5FD8"/>
    <w:rsid w:val="001E6ECA"/>
    <w:rsid w:val="001F028C"/>
    <w:rsid w:val="001F08FB"/>
    <w:rsid w:val="001F2CA7"/>
    <w:rsid w:val="001F3E2F"/>
    <w:rsid w:val="001F6AB5"/>
    <w:rsid w:val="0020416C"/>
    <w:rsid w:val="00205646"/>
    <w:rsid w:val="0021079B"/>
    <w:rsid w:val="00212D2F"/>
    <w:rsid w:val="00213386"/>
    <w:rsid w:val="00214016"/>
    <w:rsid w:val="0021781A"/>
    <w:rsid w:val="00217ECF"/>
    <w:rsid w:val="00221F93"/>
    <w:rsid w:val="0022231A"/>
    <w:rsid w:val="002237CD"/>
    <w:rsid w:val="0023085F"/>
    <w:rsid w:val="00234141"/>
    <w:rsid w:val="002364CB"/>
    <w:rsid w:val="00243BE8"/>
    <w:rsid w:val="00244F66"/>
    <w:rsid w:val="00245B6D"/>
    <w:rsid w:val="0024611F"/>
    <w:rsid w:val="00246D1E"/>
    <w:rsid w:val="00246D57"/>
    <w:rsid w:val="00250FB4"/>
    <w:rsid w:val="00251F4D"/>
    <w:rsid w:val="002520D1"/>
    <w:rsid w:val="00252256"/>
    <w:rsid w:val="00254643"/>
    <w:rsid w:val="00255D13"/>
    <w:rsid w:val="00256186"/>
    <w:rsid w:val="00256B78"/>
    <w:rsid w:val="0025772A"/>
    <w:rsid w:val="00260E44"/>
    <w:rsid w:val="00261DD7"/>
    <w:rsid w:val="002634B0"/>
    <w:rsid w:val="00265D36"/>
    <w:rsid w:val="00266ABE"/>
    <w:rsid w:val="00266C1C"/>
    <w:rsid w:val="00274D98"/>
    <w:rsid w:val="0028129D"/>
    <w:rsid w:val="00281ABD"/>
    <w:rsid w:val="00283484"/>
    <w:rsid w:val="00283B11"/>
    <w:rsid w:val="00284F2C"/>
    <w:rsid w:val="00285C03"/>
    <w:rsid w:val="002874D3"/>
    <w:rsid w:val="00291342"/>
    <w:rsid w:val="0029375A"/>
    <w:rsid w:val="002943D9"/>
    <w:rsid w:val="002944C5"/>
    <w:rsid w:val="0029496C"/>
    <w:rsid w:val="00294A9A"/>
    <w:rsid w:val="00295BDD"/>
    <w:rsid w:val="00297DE4"/>
    <w:rsid w:val="002A0A47"/>
    <w:rsid w:val="002A2B10"/>
    <w:rsid w:val="002A6C7D"/>
    <w:rsid w:val="002B0448"/>
    <w:rsid w:val="002B0E27"/>
    <w:rsid w:val="002B1973"/>
    <w:rsid w:val="002B1A83"/>
    <w:rsid w:val="002B3B9C"/>
    <w:rsid w:val="002B419E"/>
    <w:rsid w:val="002B5D00"/>
    <w:rsid w:val="002B6772"/>
    <w:rsid w:val="002B7CBA"/>
    <w:rsid w:val="002C06D9"/>
    <w:rsid w:val="002C10E8"/>
    <w:rsid w:val="002C7284"/>
    <w:rsid w:val="002C7349"/>
    <w:rsid w:val="002D13D5"/>
    <w:rsid w:val="002D2631"/>
    <w:rsid w:val="002D739C"/>
    <w:rsid w:val="002E1120"/>
    <w:rsid w:val="002E27C7"/>
    <w:rsid w:val="002E2BFC"/>
    <w:rsid w:val="002E3C0C"/>
    <w:rsid w:val="002E4040"/>
    <w:rsid w:val="002E5681"/>
    <w:rsid w:val="002E5A5A"/>
    <w:rsid w:val="002F0748"/>
    <w:rsid w:val="002F1A0B"/>
    <w:rsid w:val="002F45B1"/>
    <w:rsid w:val="002F528B"/>
    <w:rsid w:val="002F5657"/>
    <w:rsid w:val="002F5DCD"/>
    <w:rsid w:val="002F6CDB"/>
    <w:rsid w:val="002F703F"/>
    <w:rsid w:val="00301EC3"/>
    <w:rsid w:val="003038DA"/>
    <w:rsid w:val="00303F75"/>
    <w:rsid w:val="00304763"/>
    <w:rsid w:val="00307A71"/>
    <w:rsid w:val="00307B01"/>
    <w:rsid w:val="00313819"/>
    <w:rsid w:val="0031382D"/>
    <w:rsid w:val="003163C9"/>
    <w:rsid w:val="003178C1"/>
    <w:rsid w:val="0032006B"/>
    <w:rsid w:val="00325845"/>
    <w:rsid w:val="00325FC3"/>
    <w:rsid w:val="00326C1B"/>
    <w:rsid w:val="00327EC2"/>
    <w:rsid w:val="003317D1"/>
    <w:rsid w:val="003360B2"/>
    <w:rsid w:val="0034294D"/>
    <w:rsid w:val="00344107"/>
    <w:rsid w:val="003476B7"/>
    <w:rsid w:val="00350CDF"/>
    <w:rsid w:val="003534E8"/>
    <w:rsid w:val="00353EB9"/>
    <w:rsid w:val="0035463A"/>
    <w:rsid w:val="00356324"/>
    <w:rsid w:val="0035687D"/>
    <w:rsid w:val="003569C9"/>
    <w:rsid w:val="00356FA1"/>
    <w:rsid w:val="003571B7"/>
    <w:rsid w:val="00360550"/>
    <w:rsid w:val="00360A97"/>
    <w:rsid w:val="00360BAA"/>
    <w:rsid w:val="003655B3"/>
    <w:rsid w:val="00370442"/>
    <w:rsid w:val="00373635"/>
    <w:rsid w:val="00373943"/>
    <w:rsid w:val="003763A6"/>
    <w:rsid w:val="003769FA"/>
    <w:rsid w:val="003806E4"/>
    <w:rsid w:val="00384F8E"/>
    <w:rsid w:val="0038520B"/>
    <w:rsid w:val="00385666"/>
    <w:rsid w:val="00385938"/>
    <w:rsid w:val="003902AC"/>
    <w:rsid w:val="003935ED"/>
    <w:rsid w:val="003945A7"/>
    <w:rsid w:val="003955BF"/>
    <w:rsid w:val="003A05C8"/>
    <w:rsid w:val="003A07E0"/>
    <w:rsid w:val="003A0AE0"/>
    <w:rsid w:val="003A2320"/>
    <w:rsid w:val="003A442F"/>
    <w:rsid w:val="003A667F"/>
    <w:rsid w:val="003A6896"/>
    <w:rsid w:val="003A7473"/>
    <w:rsid w:val="003A7489"/>
    <w:rsid w:val="003B3433"/>
    <w:rsid w:val="003B5542"/>
    <w:rsid w:val="003C2387"/>
    <w:rsid w:val="003C45E0"/>
    <w:rsid w:val="003C64DF"/>
    <w:rsid w:val="003D127B"/>
    <w:rsid w:val="003D20DF"/>
    <w:rsid w:val="003E5E67"/>
    <w:rsid w:val="003F1BCA"/>
    <w:rsid w:val="003F28A1"/>
    <w:rsid w:val="003F32BE"/>
    <w:rsid w:val="003F3C90"/>
    <w:rsid w:val="003F3DE4"/>
    <w:rsid w:val="003F457B"/>
    <w:rsid w:val="003F46D6"/>
    <w:rsid w:val="003F5F6B"/>
    <w:rsid w:val="003F7A57"/>
    <w:rsid w:val="00402CA9"/>
    <w:rsid w:val="004037D8"/>
    <w:rsid w:val="0040461A"/>
    <w:rsid w:val="004114D8"/>
    <w:rsid w:val="00411CFA"/>
    <w:rsid w:val="00411ECE"/>
    <w:rsid w:val="00411F9E"/>
    <w:rsid w:val="00412F01"/>
    <w:rsid w:val="004137FC"/>
    <w:rsid w:val="00413BC9"/>
    <w:rsid w:val="00414C0C"/>
    <w:rsid w:val="00415014"/>
    <w:rsid w:val="00420559"/>
    <w:rsid w:val="0042346D"/>
    <w:rsid w:val="00423E42"/>
    <w:rsid w:val="00424599"/>
    <w:rsid w:val="00427FDD"/>
    <w:rsid w:val="00433C76"/>
    <w:rsid w:val="004379BB"/>
    <w:rsid w:val="004400A3"/>
    <w:rsid w:val="00440B50"/>
    <w:rsid w:val="004432C3"/>
    <w:rsid w:val="00446586"/>
    <w:rsid w:val="00453177"/>
    <w:rsid w:val="00455902"/>
    <w:rsid w:val="00456D78"/>
    <w:rsid w:val="004577F2"/>
    <w:rsid w:val="00460623"/>
    <w:rsid w:val="00460F48"/>
    <w:rsid w:val="004642A2"/>
    <w:rsid w:val="004644F8"/>
    <w:rsid w:val="00464A23"/>
    <w:rsid w:val="00464BDA"/>
    <w:rsid w:val="00465E74"/>
    <w:rsid w:val="00471933"/>
    <w:rsid w:val="00473BDC"/>
    <w:rsid w:val="00474A22"/>
    <w:rsid w:val="00475661"/>
    <w:rsid w:val="0047684C"/>
    <w:rsid w:val="0048045A"/>
    <w:rsid w:val="00481458"/>
    <w:rsid w:val="004815B5"/>
    <w:rsid w:val="00482F78"/>
    <w:rsid w:val="00483695"/>
    <w:rsid w:val="00484C82"/>
    <w:rsid w:val="00487172"/>
    <w:rsid w:val="00492E24"/>
    <w:rsid w:val="004933A0"/>
    <w:rsid w:val="00493B48"/>
    <w:rsid w:val="00493E0A"/>
    <w:rsid w:val="00493F56"/>
    <w:rsid w:val="00494920"/>
    <w:rsid w:val="00496358"/>
    <w:rsid w:val="004969DC"/>
    <w:rsid w:val="00496E02"/>
    <w:rsid w:val="004A0CFE"/>
    <w:rsid w:val="004A0F48"/>
    <w:rsid w:val="004A3136"/>
    <w:rsid w:val="004B2475"/>
    <w:rsid w:val="004B2BAC"/>
    <w:rsid w:val="004B39B2"/>
    <w:rsid w:val="004B39E0"/>
    <w:rsid w:val="004B5189"/>
    <w:rsid w:val="004B5210"/>
    <w:rsid w:val="004B57B1"/>
    <w:rsid w:val="004B6DA5"/>
    <w:rsid w:val="004B7B00"/>
    <w:rsid w:val="004C123A"/>
    <w:rsid w:val="004C2481"/>
    <w:rsid w:val="004C4C6D"/>
    <w:rsid w:val="004C5A2D"/>
    <w:rsid w:val="004D079D"/>
    <w:rsid w:val="004D14C9"/>
    <w:rsid w:val="004D20E2"/>
    <w:rsid w:val="004D2255"/>
    <w:rsid w:val="004D59FA"/>
    <w:rsid w:val="004E0701"/>
    <w:rsid w:val="004E2082"/>
    <w:rsid w:val="004E2853"/>
    <w:rsid w:val="004E4AFB"/>
    <w:rsid w:val="004E552D"/>
    <w:rsid w:val="004E7DA7"/>
    <w:rsid w:val="004E7DAB"/>
    <w:rsid w:val="004F0623"/>
    <w:rsid w:val="004F2939"/>
    <w:rsid w:val="004F2CE8"/>
    <w:rsid w:val="004F6BE5"/>
    <w:rsid w:val="005001EE"/>
    <w:rsid w:val="0050197C"/>
    <w:rsid w:val="00502D0C"/>
    <w:rsid w:val="00503B4C"/>
    <w:rsid w:val="00504C1C"/>
    <w:rsid w:val="00507DE2"/>
    <w:rsid w:val="00510021"/>
    <w:rsid w:val="005170B0"/>
    <w:rsid w:val="00517A76"/>
    <w:rsid w:val="00517D8A"/>
    <w:rsid w:val="00520605"/>
    <w:rsid w:val="0052184F"/>
    <w:rsid w:val="00521DA2"/>
    <w:rsid w:val="00523C2E"/>
    <w:rsid w:val="005267FD"/>
    <w:rsid w:val="005306BF"/>
    <w:rsid w:val="0053169E"/>
    <w:rsid w:val="00533525"/>
    <w:rsid w:val="00533C2F"/>
    <w:rsid w:val="005350A3"/>
    <w:rsid w:val="00536020"/>
    <w:rsid w:val="00536D77"/>
    <w:rsid w:val="00543942"/>
    <w:rsid w:val="005465D6"/>
    <w:rsid w:val="005504A9"/>
    <w:rsid w:val="00550884"/>
    <w:rsid w:val="00553330"/>
    <w:rsid w:val="00561914"/>
    <w:rsid w:val="005622EB"/>
    <w:rsid w:val="00564E4C"/>
    <w:rsid w:val="00566E48"/>
    <w:rsid w:val="00570936"/>
    <w:rsid w:val="0057279E"/>
    <w:rsid w:val="005735E4"/>
    <w:rsid w:val="00573A17"/>
    <w:rsid w:val="0057491C"/>
    <w:rsid w:val="00582260"/>
    <w:rsid w:val="00583378"/>
    <w:rsid w:val="0058719E"/>
    <w:rsid w:val="00594649"/>
    <w:rsid w:val="00597230"/>
    <w:rsid w:val="005A0716"/>
    <w:rsid w:val="005A0EB3"/>
    <w:rsid w:val="005A23E9"/>
    <w:rsid w:val="005A24C7"/>
    <w:rsid w:val="005A2630"/>
    <w:rsid w:val="005A2D0C"/>
    <w:rsid w:val="005A5EFC"/>
    <w:rsid w:val="005B0B21"/>
    <w:rsid w:val="005B1382"/>
    <w:rsid w:val="005B1455"/>
    <w:rsid w:val="005B162E"/>
    <w:rsid w:val="005B1B8D"/>
    <w:rsid w:val="005B2CB1"/>
    <w:rsid w:val="005B4A7E"/>
    <w:rsid w:val="005B6454"/>
    <w:rsid w:val="005B6781"/>
    <w:rsid w:val="005C283A"/>
    <w:rsid w:val="005C2D5D"/>
    <w:rsid w:val="005C2E22"/>
    <w:rsid w:val="005C2FAC"/>
    <w:rsid w:val="005C3BA0"/>
    <w:rsid w:val="005C41C9"/>
    <w:rsid w:val="005C4AA8"/>
    <w:rsid w:val="005C4BBA"/>
    <w:rsid w:val="005C59E0"/>
    <w:rsid w:val="005C7BB9"/>
    <w:rsid w:val="005D0F77"/>
    <w:rsid w:val="005D0FB2"/>
    <w:rsid w:val="005D2131"/>
    <w:rsid w:val="005D36A2"/>
    <w:rsid w:val="005D50E8"/>
    <w:rsid w:val="005D5EE3"/>
    <w:rsid w:val="005E011D"/>
    <w:rsid w:val="005E09DA"/>
    <w:rsid w:val="005E0A14"/>
    <w:rsid w:val="005E0F55"/>
    <w:rsid w:val="005E0FF5"/>
    <w:rsid w:val="005E1A51"/>
    <w:rsid w:val="005E4F0B"/>
    <w:rsid w:val="005F3E0B"/>
    <w:rsid w:val="005F40F1"/>
    <w:rsid w:val="005F5D7C"/>
    <w:rsid w:val="00600B5B"/>
    <w:rsid w:val="0060267F"/>
    <w:rsid w:val="00602A03"/>
    <w:rsid w:val="00603075"/>
    <w:rsid w:val="00606223"/>
    <w:rsid w:val="0060676E"/>
    <w:rsid w:val="00606966"/>
    <w:rsid w:val="00607220"/>
    <w:rsid w:val="00607743"/>
    <w:rsid w:val="00610F5A"/>
    <w:rsid w:val="0061175F"/>
    <w:rsid w:val="006118C9"/>
    <w:rsid w:val="00612769"/>
    <w:rsid w:val="00613ECA"/>
    <w:rsid w:val="006143F4"/>
    <w:rsid w:val="006145F6"/>
    <w:rsid w:val="006160CB"/>
    <w:rsid w:val="006211A3"/>
    <w:rsid w:val="00621808"/>
    <w:rsid w:val="00623682"/>
    <w:rsid w:val="00625338"/>
    <w:rsid w:val="006265D4"/>
    <w:rsid w:val="0062677A"/>
    <w:rsid w:val="00626979"/>
    <w:rsid w:val="006312C9"/>
    <w:rsid w:val="00631AFB"/>
    <w:rsid w:val="00633227"/>
    <w:rsid w:val="00633A27"/>
    <w:rsid w:val="006420CE"/>
    <w:rsid w:val="00642539"/>
    <w:rsid w:val="00647970"/>
    <w:rsid w:val="006479F5"/>
    <w:rsid w:val="006511D4"/>
    <w:rsid w:val="00653DFE"/>
    <w:rsid w:val="00654396"/>
    <w:rsid w:val="0065466E"/>
    <w:rsid w:val="00662078"/>
    <w:rsid w:val="00662503"/>
    <w:rsid w:val="00662B97"/>
    <w:rsid w:val="0066418B"/>
    <w:rsid w:val="00666AE5"/>
    <w:rsid w:val="00666CDE"/>
    <w:rsid w:val="00667E43"/>
    <w:rsid w:val="00671052"/>
    <w:rsid w:val="006724C5"/>
    <w:rsid w:val="0067376B"/>
    <w:rsid w:val="00676457"/>
    <w:rsid w:val="00676BD7"/>
    <w:rsid w:val="00677E01"/>
    <w:rsid w:val="00681E65"/>
    <w:rsid w:val="00682E62"/>
    <w:rsid w:val="0068408F"/>
    <w:rsid w:val="0068524D"/>
    <w:rsid w:val="00685B23"/>
    <w:rsid w:val="00690BF2"/>
    <w:rsid w:val="0069153A"/>
    <w:rsid w:val="0069297E"/>
    <w:rsid w:val="0069473A"/>
    <w:rsid w:val="00695588"/>
    <w:rsid w:val="00695ADF"/>
    <w:rsid w:val="006A0346"/>
    <w:rsid w:val="006A1F2A"/>
    <w:rsid w:val="006A2ADA"/>
    <w:rsid w:val="006A3831"/>
    <w:rsid w:val="006A5D92"/>
    <w:rsid w:val="006A6B53"/>
    <w:rsid w:val="006A6D83"/>
    <w:rsid w:val="006A6F64"/>
    <w:rsid w:val="006A7BB7"/>
    <w:rsid w:val="006B085A"/>
    <w:rsid w:val="006B3285"/>
    <w:rsid w:val="006B3EA4"/>
    <w:rsid w:val="006B412B"/>
    <w:rsid w:val="006B63B7"/>
    <w:rsid w:val="006B718C"/>
    <w:rsid w:val="006B78CB"/>
    <w:rsid w:val="006C35B5"/>
    <w:rsid w:val="006C4044"/>
    <w:rsid w:val="006C475F"/>
    <w:rsid w:val="006C4C12"/>
    <w:rsid w:val="006D0515"/>
    <w:rsid w:val="006D0EFC"/>
    <w:rsid w:val="006D6D50"/>
    <w:rsid w:val="006E1C1C"/>
    <w:rsid w:val="006E3789"/>
    <w:rsid w:val="006E4F27"/>
    <w:rsid w:val="006F34C9"/>
    <w:rsid w:val="006F3D6C"/>
    <w:rsid w:val="006F7AC7"/>
    <w:rsid w:val="00700157"/>
    <w:rsid w:val="0070160A"/>
    <w:rsid w:val="0070301F"/>
    <w:rsid w:val="007032C0"/>
    <w:rsid w:val="00703EF5"/>
    <w:rsid w:val="007054B4"/>
    <w:rsid w:val="00706C85"/>
    <w:rsid w:val="00707A25"/>
    <w:rsid w:val="007161D2"/>
    <w:rsid w:val="00716681"/>
    <w:rsid w:val="00720B67"/>
    <w:rsid w:val="007240E4"/>
    <w:rsid w:val="0072668A"/>
    <w:rsid w:val="00726C1E"/>
    <w:rsid w:val="007276B8"/>
    <w:rsid w:val="0073409E"/>
    <w:rsid w:val="0073466E"/>
    <w:rsid w:val="00735088"/>
    <w:rsid w:val="007364AB"/>
    <w:rsid w:val="00737A1C"/>
    <w:rsid w:val="0074034A"/>
    <w:rsid w:val="00746A78"/>
    <w:rsid w:val="00746E99"/>
    <w:rsid w:val="0075026C"/>
    <w:rsid w:val="00756476"/>
    <w:rsid w:val="00756A1E"/>
    <w:rsid w:val="0076041F"/>
    <w:rsid w:val="00760985"/>
    <w:rsid w:val="00761617"/>
    <w:rsid w:val="0076457D"/>
    <w:rsid w:val="00766DCD"/>
    <w:rsid w:val="00770A76"/>
    <w:rsid w:val="0077189B"/>
    <w:rsid w:val="007736B8"/>
    <w:rsid w:val="00773F6A"/>
    <w:rsid w:val="0077653F"/>
    <w:rsid w:val="00777394"/>
    <w:rsid w:val="0077751A"/>
    <w:rsid w:val="00781099"/>
    <w:rsid w:val="007819AD"/>
    <w:rsid w:val="00781EA5"/>
    <w:rsid w:val="007850FD"/>
    <w:rsid w:val="00785AC8"/>
    <w:rsid w:val="007875E1"/>
    <w:rsid w:val="0079094F"/>
    <w:rsid w:val="007921D1"/>
    <w:rsid w:val="00792772"/>
    <w:rsid w:val="00793768"/>
    <w:rsid w:val="00793C43"/>
    <w:rsid w:val="00794A4E"/>
    <w:rsid w:val="007A2D82"/>
    <w:rsid w:val="007A353B"/>
    <w:rsid w:val="007A410B"/>
    <w:rsid w:val="007A5391"/>
    <w:rsid w:val="007A62BC"/>
    <w:rsid w:val="007A7DBD"/>
    <w:rsid w:val="007B1825"/>
    <w:rsid w:val="007B1F29"/>
    <w:rsid w:val="007B6B35"/>
    <w:rsid w:val="007C09DB"/>
    <w:rsid w:val="007D218F"/>
    <w:rsid w:val="007D3C7D"/>
    <w:rsid w:val="007D4781"/>
    <w:rsid w:val="007D6983"/>
    <w:rsid w:val="007D7C99"/>
    <w:rsid w:val="007E0074"/>
    <w:rsid w:val="007E3378"/>
    <w:rsid w:val="007E6B3C"/>
    <w:rsid w:val="007E70B3"/>
    <w:rsid w:val="007E79EE"/>
    <w:rsid w:val="007F279F"/>
    <w:rsid w:val="007F3C14"/>
    <w:rsid w:val="007F5320"/>
    <w:rsid w:val="007F5B33"/>
    <w:rsid w:val="007F66A0"/>
    <w:rsid w:val="007F79E9"/>
    <w:rsid w:val="00802DAC"/>
    <w:rsid w:val="00803FBA"/>
    <w:rsid w:val="00806589"/>
    <w:rsid w:val="00806B6C"/>
    <w:rsid w:val="008111F7"/>
    <w:rsid w:val="00814808"/>
    <w:rsid w:val="00815884"/>
    <w:rsid w:val="0082229B"/>
    <w:rsid w:val="008225DD"/>
    <w:rsid w:val="00822C01"/>
    <w:rsid w:val="00826F68"/>
    <w:rsid w:val="00827437"/>
    <w:rsid w:val="008411AE"/>
    <w:rsid w:val="00842446"/>
    <w:rsid w:val="008426F1"/>
    <w:rsid w:val="0084276C"/>
    <w:rsid w:val="008433B5"/>
    <w:rsid w:val="00843A63"/>
    <w:rsid w:val="00843AB4"/>
    <w:rsid w:val="0084430E"/>
    <w:rsid w:val="00846792"/>
    <w:rsid w:val="008474CB"/>
    <w:rsid w:val="00850A43"/>
    <w:rsid w:val="00851415"/>
    <w:rsid w:val="00852A4D"/>
    <w:rsid w:val="00853A0E"/>
    <w:rsid w:val="00855561"/>
    <w:rsid w:val="00855907"/>
    <w:rsid w:val="00855B5C"/>
    <w:rsid w:val="00857AAF"/>
    <w:rsid w:val="00860689"/>
    <w:rsid w:val="00861A24"/>
    <w:rsid w:val="008622B5"/>
    <w:rsid w:val="00863C52"/>
    <w:rsid w:val="008677A5"/>
    <w:rsid w:val="00871AD1"/>
    <w:rsid w:val="00873E0A"/>
    <w:rsid w:val="00874812"/>
    <w:rsid w:val="00874955"/>
    <w:rsid w:val="00874FEC"/>
    <w:rsid w:val="00876037"/>
    <w:rsid w:val="008820BD"/>
    <w:rsid w:val="00885212"/>
    <w:rsid w:val="0088621F"/>
    <w:rsid w:val="00886F21"/>
    <w:rsid w:val="00893E58"/>
    <w:rsid w:val="00894990"/>
    <w:rsid w:val="00894A76"/>
    <w:rsid w:val="00894D31"/>
    <w:rsid w:val="00895629"/>
    <w:rsid w:val="00897EE4"/>
    <w:rsid w:val="008A0523"/>
    <w:rsid w:val="008A0A58"/>
    <w:rsid w:val="008A1650"/>
    <w:rsid w:val="008A6067"/>
    <w:rsid w:val="008A621A"/>
    <w:rsid w:val="008A71D6"/>
    <w:rsid w:val="008B1474"/>
    <w:rsid w:val="008B182B"/>
    <w:rsid w:val="008B2101"/>
    <w:rsid w:val="008B2697"/>
    <w:rsid w:val="008B3D39"/>
    <w:rsid w:val="008B5E36"/>
    <w:rsid w:val="008B6F86"/>
    <w:rsid w:val="008B7C1A"/>
    <w:rsid w:val="008C0577"/>
    <w:rsid w:val="008C2D10"/>
    <w:rsid w:val="008C3C5D"/>
    <w:rsid w:val="008C69BB"/>
    <w:rsid w:val="008D02D0"/>
    <w:rsid w:val="008D0EA9"/>
    <w:rsid w:val="008D567D"/>
    <w:rsid w:val="008D6913"/>
    <w:rsid w:val="008D6B64"/>
    <w:rsid w:val="008D737D"/>
    <w:rsid w:val="008E1FC9"/>
    <w:rsid w:val="008E50A5"/>
    <w:rsid w:val="008E6693"/>
    <w:rsid w:val="008F461F"/>
    <w:rsid w:val="008F50EC"/>
    <w:rsid w:val="009007D3"/>
    <w:rsid w:val="00901504"/>
    <w:rsid w:val="009041E9"/>
    <w:rsid w:val="00905117"/>
    <w:rsid w:val="00906389"/>
    <w:rsid w:val="00907BF7"/>
    <w:rsid w:val="0091020F"/>
    <w:rsid w:val="00911813"/>
    <w:rsid w:val="009131E1"/>
    <w:rsid w:val="00921471"/>
    <w:rsid w:val="00922161"/>
    <w:rsid w:val="00925552"/>
    <w:rsid w:val="009264CF"/>
    <w:rsid w:val="009276B1"/>
    <w:rsid w:val="00931AD3"/>
    <w:rsid w:val="00932AB8"/>
    <w:rsid w:val="00934095"/>
    <w:rsid w:val="00934AB4"/>
    <w:rsid w:val="009417CD"/>
    <w:rsid w:val="00946C9A"/>
    <w:rsid w:val="009502B5"/>
    <w:rsid w:val="00951D01"/>
    <w:rsid w:val="00952B21"/>
    <w:rsid w:val="00952D17"/>
    <w:rsid w:val="00955606"/>
    <w:rsid w:val="009561E3"/>
    <w:rsid w:val="00957B01"/>
    <w:rsid w:val="00957C42"/>
    <w:rsid w:val="00960978"/>
    <w:rsid w:val="00961160"/>
    <w:rsid w:val="00963C93"/>
    <w:rsid w:val="00965E45"/>
    <w:rsid w:val="00970581"/>
    <w:rsid w:val="0097406A"/>
    <w:rsid w:val="00974164"/>
    <w:rsid w:val="00975F77"/>
    <w:rsid w:val="00977975"/>
    <w:rsid w:val="00981707"/>
    <w:rsid w:val="009824FB"/>
    <w:rsid w:val="00982528"/>
    <w:rsid w:val="00982956"/>
    <w:rsid w:val="00983CC9"/>
    <w:rsid w:val="0098429E"/>
    <w:rsid w:val="0098574D"/>
    <w:rsid w:val="00986522"/>
    <w:rsid w:val="00992568"/>
    <w:rsid w:val="0099403C"/>
    <w:rsid w:val="009945A7"/>
    <w:rsid w:val="009A48F0"/>
    <w:rsid w:val="009A502B"/>
    <w:rsid w:val="009B0279"/>
    <w:rsid w:val="009B2570"/>
    <w:rsid w:val="009B3D93"/>
    <w:rsid w:val="009B4530"/>
    <w:rsid w:val="009B4E4B"/>
    <w:rsid w:val="009B7F77"/>
    <w:rsid w:val="009D1107"/>
    <w:rsid w:val="009D2B8B"/>
    <w:rsid w:val="009D3608"/>
    <w:rsid w:val="009D4651"/>
    <w:rsid w:val="009D5546"/>
    <w:rsid w:val="009D6270"/>
    <w:rsid w:val="009E1EDA"/>
    <w:rsid w:val="009E361F"/>
    <w:rsid w:val="009E51FA"/>
    <w:rsid w:val="009F4E2D"/>
    <w:rsid w:val="009F5AC8"/>
    <w:rsid w:val="00A00645"/>
    <w:rsid w:val="00A01B71"/>
    <w:rsid w:val="00A05893"/>
    <w:rsid w:val="00A1125E"/>
    <w:rsid w:val="00A119BC"/>
    <w:rsid w:val="00A1397A"/>
    <w:rsid w:val="00A148CD"/>
    <w:rsid w:val="00A15A89"/>
    <w:rsid w:val="00A15B71"/>
    <w:rsid w:val="00A2369A"/>
    <w:rsid w:val="00A241EC"/>
    <w:rsid w:val="00A25C29"/>
    <w:rsid w:val="00A3087A"/>
    <w:rsid w:val="00A308F3"/>
    <w:rsid w:val="00A312AE"/>
    <w:rsid w:val="00A32572"/>
    <w:rsid w:val="00A35663"/>
    <w:rsid w:val="00A35BE0"/>
    <w:rsid w:val="00A35D5C"/>
    <w:rsid w:val="00A41A26"/>
    <w:rsid w:val="00A41ACE"/>
    <w:rsid w:val="00A442F3"/>
    <w:rsid w:val="00A46282"/>
    <w:rsid w:val="00A46CA5"/>
    <w:rsid w:val="00A51002"/>
    <w:rsid w:val="00A556BA"/>
    <w:rsid w:val="00A57EAD"/>
    <w:rsid w:val="00A60FBB"/>
    <w:rsid w:val="00A67512"/>
    <w:rsid w:val="00A7043B"/>
    <w:rsid w:val="00A71213"/>
    <w:rsid w:val="00A71ABD"/>
    <w:rsid w:val="00A71FDB"/>
    <w:rsid w:val="00A72DE9"/>
    <w:rsid w:val="00A8109A"/>
    <w:rsid w:val="00A82890"/>
    <w:rsid w:val="00A8432E"/>
    <w:rsid w:val="00A851C2"/>
    <w:rsid w:val="00A8593A"/>
    <w:rsid w:val="00A86079"/>
    <w:rsid w:val="00A8665E"/>
    <w:rsid w:val="00A87756"/>
    <w:rsid w:val="00A9008C"/>
    <w:rsid w:val="00A92B9E"/>
    <w:rsid w:val="00A959D3"/>
    <w:rsid w:val="00A966F5"/>
    <w:rsid w:val="00A97105"/>
    <w:rsid w:val="00AA0579"/>
    <w:rsid w:val="00AA05E8"/>
    <w:rsid w:val="00AA119A"/>
    <w:rsid w:val="00AA23B3"/>
    <w:rsid w:val="00AA3922"/>
    <w:rsid w:val="00AB1547"/>
    <w:rsid w:val="00AB24A5"/>
    <w:rsid w:val="00AB29E4"/>
    <w:rsid w:val="00AB4E92"/>
    <w:rsid w:val="00AB7603"/>
    <w:rsid w:val="00AB78A2"/>
    <w:rsid w:val="00AC0E16"/>
    <w:rsid w:val="00AC123E"/>
    <w:rsid w:val="00AC2843"/>
    <w:rsid w:val="00AC5A96"/>
    <w:rsid w:val="00AD021E"/>
    <w:rsid w:val="00AD165C"/>
    <w:rsid w:val="00AD1E8C"/>
    <w:rsid w:val="00AD5379"/>
    <w:rsid w:val="00AD5C33"/>
    <w:rsid w:val="00AE06B0"/>
    <w:rsid w:val="00AE20BB"/>
    <w:rsid w:val="00AE2F59"/>
    <w:rsid w:val="00AE40F7"/>
    <w:rsid w:val="00AE41F1"/>
    <w:rsid w:val="00AE6884"/>
    <w:rsid w:val="00AE6917"/>
    <w:rsid w:val="00AF20F6"/>
    <w:rsid w:val="00AF3729"/>
    <w:rsid w:val="00AF4259"/>
    <w:rsid w:val="00AF64B1"/>
    <w:rsid w:val="00AF6CBF"/>
    <w:rsid w:val="00AF725D"/>
    <w:rsid w:val="00AF7C74"/>
    <w:rsid w:val="00B05259"/>
    <w:rsid w:val="00B06789"/>
    <w:rsid w:val="00B068D7"/>
    <w:rsid w:val="00B10CC2"/>
    <w:rsid w:val="00B131C7"/>
    <w:rsid w:val="00B137D9"/>
    <w:rsid w:val="00B13920"/>
    <w:rsid w:val="00B1430C"/>
    <w:rsid w:val="00B14750"/>
    <w:rsid w:val="00B16A7B"/>
    <w:rsid w:val="00B17A5E"/>
    <w:rsid w:val="00B227CA"/>
    <w:rsid w:val="00B22848"/>
    <w:rsid w:val="00B22D45"/>
    <w:rsid w:val="00B30FDE"/>
    <w:rsid w:val="00B31968"/>
    <w:rsid w:val="00B3278C"/>
    <w:rsid w:val="00B33764"/>
    <w:rsid w:val="00B35D37"/>
    <w:rsid w:val="00B3664B"/>
    <w:rsid w:val="00B36D0B"/>
    <w:rsid w:val="00B375C1"/>
    <w:rsid w:val="00B41791"/>
    <w:rsid w:val="00B419CF"/>
    <w:rsid w:val="00B44015"/>
    <w:rsid w:val="00B4653F"/>
    <w:rsid w:val="00B51192"/>
    <w:rsid w:val="00B529C6"/>
    <w:rsid w:val="00B5478A"/>
    <w:rsid w:val="00B54D3A"/>
    <w:rsid w:val="00B54F17"/>
    <w:rsid w:val="00B556A3"/>
    <w:rsid w:val="00B60450"/>
    <w:rsid w:val="00B60AE1"/>
    <w:rsid w:val="00B611B4"/>
    <w:rsid w:val="00B61A72"/>
    <w:rsid w:val="00B646E8"/>
    <w:rsid w:val="00B65B25"/>
    <w:rsid w:val="00B67D75"/>
    <w:rsid w:val="00B70283"/>
    <w:rsid w:val="00B72A13"/>
    <w:rsid w:val="00B72DB3"/>
    <w:rsid w:val="00B72FF2"/>
    <w:rsid w:val="00B74629"/>
    <w:rsid w:val="00B758B6"/>
    <w:rsid w:val="00B815FB"/>
    <w:rsid w:val="00B82CF9"/>
    <w:rsid w:val="00B84CC2"/>
    <w:rsid w:val="00B84D6F"/>
    <w:rsid w:val="00B85BA3"/>
    <w:rsid w:val="00B86A57"/>
    <w:rsid w:val="00B9223D"/>
    <w:rsid w:val="00B92500"/>
    <w:rsid w:val="00B928D8"/>
    <w:rsid w:val="00B954E5"/>
    <w:rsid w:val="00B95F15"/>
    <w:rsid w:val="00B9635C"/>
    <w:rsid w:val="00B97568"/>
    <w:rsid w:val="00B97A58"/>
    <w:rsid w:val="00BA059A"/>
    <w:rsid w:val="00BA2926"/>
    <w:rsid w:val="00BA4934"/>
    <w:rsid w:val="00BA4E7D"/>
    <w:rsid w:val="00BA6C36"/>
    <w:rsid w:val="00BA7F61"/>
    <w:rsid w:val="00BB2041"/>
    <w:rsid w:val="00BB54C1"/>
    <w:rsid w:val="00BC2E50"/>
    <w:rsid w:val="00BC3FF1"/>
    <w:rsid w:val="00BC6339"/>
    <w:rsid w:val="00BC7CB1"/>
    <w:rsid w:val="00BD0729"/>
    <w:rsid w:val="00BD1DAF"/>
    <w:rsid w:val="00BD57F1"/>
    <w:rsid w:val="00BD5C71"/>
    <w:rsid w:val="00BE0D1B"/>
    <w:rsid w:val="00BE1D81"/>
    <w:rsid w:val="00BE54D7"/>
    <w:rsid w:val="00BE6C77"/>
    <w:rsid w:val="00BF01C0"/>
    <w:rsid w:val="00BF1B15"/>
    <w:rsid w:val="00BF1EB4"/>
    <w:rsid w:val="00BF2DD8"/>
    <w:rsid w:val="00BF37D9"/>
    <w:rsid w:val="00BF3896"/>
    <w:rsid w:val="00BF4318"/>
    <w:rsid w:val="00C000E6"/>
    <w:rsid w:val="00C0159B"/>
    <w:rsid w:val="00C02656"/>
    <w:rsid w:val="00C0265F"/>
    <w:rsid w:val="00C038A5"/>
    <w:rsid w:val="00C07BA9"/>
    <w:rsid w:val="00C10454"/>
    <w:rsid w:val="00C10C8F"/>
    <w:rsid w:val="00C122A8"/>
    <w:rsid w:val="00C14DD9"/>
    <w:rsid w:val="00C156CB"/>
    <w:rsid w:val="00C20C4E"/>
    <w:rsid w:val="00C24E53"/>
    <w:rsid w:val="00C32EBB"/>
    <w:rsid w:val="00C334D2"/>
    <w:rsid w:val="00C344AE"/>
    <w:rsid w:val="00C34B48"/>
    <w:rsid w:val="00C352B7"/>
    <w:rsid w:val="00C356D3"/>
    <w:rsid w:val="00C357D0"/>
    <w:rsid w:val="00C358DE"/>
    <w:rsid w:val="00C36780"/>
    <w:rsid w:val="00C43077"/>
    <w:rsid w:val="00C440FA"/>
    <w:rsid w:val="00C47BE3"/>
    <w:rsid w:val="00C50F8C"/>
    <w:rsid w:val="00C52AF8"/>
    <w:rsid w:val="00C55C20"/>
    <w:rsid w:val="00C55E5B"/>
    <w:rsid w:val="00C610BA"/>
    <w:rsid w:val="00C612C0"/>
    <w:rsid w:val="00C64B88"/>
    <w:rsid w:val="00C66B16"/>
    <w:rsid w:val="00C67B5C"/>
    <w:rsid w:val="00C72346"/>
    <w:rsid w:val="00C81F26"/>
    <w:rsid w:val="00C81F6B"/>
    <w:rsid w:val="00C821FC"/>
    <w:rsid w:val="00C827A7"/>
    <w:rsid w:val="00C82A06"/>
    <w:rsid w:val="00C836BE"/>
    <w:rsid w:val="00C83874"/>
    <w:rsid w:val="00C84B3A"/>
    <w:rsid w:val="00C863BD"/>
    <w:rsid w:val="00C8798F"/>
    <w:rsid w:val="00C91A02"/>
    <w:rsid w:val="00C920A0"/>
    <w:rsid w:val="00C929F3"/>
    <w:rsid w:val="00CA13F6"/>
    <w:rsid w:val="00CA140F"/>
    <w:rsid w:val="00CA36FA"/>
    <w:rsid w:val="00CA4DB3"/>
    <w:rsid w:val="00CA556D"/>
    <w:rsid w:val="00CB0346"/>
    <w:rsid w:val="00CB1F30"/>
    <w:rsid w:val="00CB23B7"/>
    <w:rsid w:val="00CB2F2D"/>
    <w:rsid w:val="00CB3EBF"/>
    <w:rsid w:val="00CB4090"/>
    <w:rsid w:val="00CC044F"/>
    <w:rsid w:val="00CC0E5F"/>
    <w:rsid w:val="00CC0FB0"/>
    <w:rsid w:val="00CC2231"/>
    <w:rsid w:val="00CC36B8"/>
    <w:rsid w:val="00CC3D0F"/>
    <w:rsid w:val="00CC5FCD"/>
    <w:rsid w:val="00CC70C1"/>
    <w:rsid w:val="00CD3CA3"/>
    <w:rsid w:val="00CD543B"/>
    <w:rsid w:val="00CD5C65"/>
    <w:rsid w:val="00CE1485"/>
    <w:rsid w:val="00CE2CD0"/>
    <w:rsid w:val="00CE5B57"/>
    <w:rsid w:val="00CE6224"/>
    <w:rsid w:val="00CE6401"/>
    <w:rsid w:val="00CE64DB"/>
    <w:rsid w:val="00CF2654"/>
    <w:rsid w:val="00CF2795"/>
    <w:rsid w:val="00CF4247"/>
    <w:rsid w:val="00D010B8"/>
    <w:rsid w:val="00D01AAA"/>
    <w:rsid w:val="00D01BA5"/>
    <w:rsid w:val="00D01E5E"/>
    <w:rsid w:val="00D01EC3"/>
    <w:rsid w:val="00D020F7"/>
    <w:rsid w:val="00D04614"/>
    <w:rsid w:val="00D06239"/>
    <w:rsid w:val="00D07305"/>
    <w:rsid w:val="00D11B8E"/>
    <w:rsid w:val="00D1448B"/>
    <w:rsid w:val="00D1469E"/>
    <w:rsid w:val="00D16320"/>
    <w:rsid w:val="00D166BC"/>
    <w:rsid w:val="00D17D02"/>
    <w:rsid w:val="00D268E4"/>
    <w:rsid w:val="00D27DF5"/>
    <w:rsid w:val="00D3350B"/>
    <w:rsid w:val="00D347AA"/>
    <w:rsid w:val="00D34A7F"/>
    <w:rsid w:val="00D37E51"/>
    <w:rsid w:val="00D41494"/>
    <w:rsid w:val="00D42864"/>
    <w:rsid w:val="00D428B0"/>
    <w:rsid w:val="00D44FF7"/>
    <w:rsid w:val="00D45620"/>
    <w:rsid w:val="00D472A8"/>
    <w:rsid w:val="00D47BD0"/>
    <w:rsid w:val="00D50453"/>
    <w:rsid w:val="00D50C95"/>
    <w:rsid w:val="00D50DCC"/>
    <w:rsid w:val="00D510CB"/>
    <w:rsid w:val="00D51EE0"/>
    <w:rsid w:val="00D57850"/>
    <w:rsid w:val="00D626BD"/>
    <w:rsid w:val="00D65E98"/>
    <w:rsid w:val="00D673DC"/>
    <w:rsid w:val="00D70473"/>
    <w:rsid w:val="00D716B8"/>
    <w:rsid w:val="00D71CEB"/>
    <w:rsid w:val="00D71DAA"/>
    <w:rsid w:val="00D721B2"/>
    <w:rsid w:val="00D74869"/>
    <w:rsid w:val="00D74BF4"/>
    <w:rsid w:val="00D74F96"/>
    <w:rsid w:val="00D74FC6"/>
    <w:rsid w:val="00D75C6F"/>
    <w:rsid w:val="00D81A53"/>
    <w:rsid w:val="00D820A4"/>
    <w:rsid w:val="00D82F38"/>
    <w:rsid w:val="00D8355C"/>
    <w:rsid w:val="00D83D50"/>
    <w:rsid w:val="00D85C57"/>
    <w:rsid w:val="00D92521"/>
    <w:rsid w:val="00D92F7D"/>
    <w:rsid w:val="00D97135"/>
    <w:rsid w:val="00D97559"/>
    <w:rsid w:val="00DA769B"/>
    <w:rsid w:val="00DA7CCB"/>
    <w:rsid w:val="00DB463B"/>
    <w:rsid w:val="00DB623C"/>
    <w:rsid w:val="00DB6DD8"/>
    <w:rsid w:val="00DB7925"/>
    <w:rsid w:val="00DC0559"/>
    <w:rsid w:val="00DC2664"/>
    <w:rsid w:val="00DC63A5"/>
    <w:rsid w:val="00DD09B4"/>
    <w:rsid w:val="00DD20E6"/>
    <w:rsid w:val="00DD257B"/>
    <w:rsid w:val="00DD26B0"/>
    <w:rsid w:val="00DE0A26"/>
    <w:rsid w:val="00DE1319"/>
    <w:rsid w:val="00DE21FE"/>
    <w:rsid w:val="00DE2FD1"/>
    <w:rsid w:val="00DE5D6F"/>
    <w:rsid w:val="00DE5D8D"/>
    <w:rsid w:val="00DE641B"/>
    <w:rsid w:val="00DF0006"/>
    <w:rsid w:val="00DF1AB1"/>
    <w:rsid w:val="00DF20B5"/>
    <w:rsid w:val="00DF23EE"/>
    <w:rsid w:val="00DF48A8"/>
    <w:rsid w:val="00DF4B23"/>
    <w:rsid w:val="00DF4D44"/>
    <w:rsid w:val="00DF562B"/>
    <w:rsid w:val="00DF5AF4"/>
    <w:rsid w:val="00E00BA9"/>
    <w:rsid w:val="00E00F5F"/>
    <w:rsid w:val="00E03269"/>
    <w:rsid w:val="00E106D7"/>
    <w:rsid w:val="00E1075A"/>
    <w:rsid w:val="00E10CBC"/>
    <w:rsid w:val="00E116B0"/>
    <w:rsid w:val="00E125FD"/>
    <w:rsid w:val="00E12B00"/>
    <w:rsid w:val="00E12F45"/>
    <w:rsid w:val="00E137E3"/>
    <w:rsid w:val="00E13F05"/>
    <w:rsid w:val="00E1649D"/>
    <w:rsid w:val="00E16DF4"/>
    <w:rsid w:val="00E21D75"/>
    <w:rsid w:val="00E21E63"/>
    <w:rsid w:val="00E22353"/>
    <w:rsid w:val="00E226EB"/>
    <w:rsid w:val="00E2363E"/>
    <w:rsid w:val="00E2741B"/>
    <w:rsid w:val="00E327B7"/>
    <w:rsid w:val="00E35FAE"/>
    <w:rsid w:val="00E4055D"/>
    <w:rsid w:val="00E42EFB"/>
    <w:rsid w:val="00E43CB9"/>
    <w:rsid w:val="00E45AFE"/>
    <w:rsid w:val="00E4644D"/>
    <w:rsid w:val="00E47785"/>
    <w:rsid w:val="00E514D7"/>
    <w:rsid w:val="00E52AE2"/>
    <w:rsid w:val="00E546C1"/>
    <w:rsid w:val="00E5739A"/>
    <w:rsid w:val="00E5744C"/>
    <w:rsid w:val="00E6143A"/>
    <w:rsid w:val="00E618A5"/>
    <w:rsid w:val="00E61CF2"/>
    <w:rsid w:val="00E62043"/>
    <w:rsid w:val="00E643E6"/>
    <w:rsid w:val="00E67F54"/>
    <w:rsid w:val="00E7184A"/>
    <w:rsid w:val="00E77F52"/>
    <w:rsid w:val="00E835C6"/>
    <w:rsid w:val="00E84FEC"/>
    <w:rsid w:val="00E85802"/>
    <w:rsid w:val="00E85949"/>
    <w:rsid w:val="00E87A6E"/>
    <w:rsid w:val="00E90154"/>
    <w:rsid w:val="00E9177D"/>
    <w:rsid w:val="00E919C0"/>
    <w:rsid w:val="00E95ABE"/>
    <w:rsid w:val="00E961B9"/>
    <w:rsid w:val="00E976CF"/>
    <w:rsid w:val="00EA4412"/>
    <w:rsid w:val="00EA52B8"/>
    <w:rsid w:val="00EB296C"/>
    <w:rsid w:val="00EC0102"/>
    <w:rsid w:val="00EC0A7A"/>
    <w:rsid w:val="00EC37D6"/>
    <w:rsid w:val="00EC4241"/>
    <w:rsid w:val="00ED07BC"/>
    <w:rsid w:val="00ED12A8"/>
    <w:rsid w:val="00ED1B49"/>
    <w:rsid w:val="00ED493E"/>
    <w:rsid w:val="00ED4EEA"/>
    <w:rsid w:val="00ED5516"/>
    <w:rsid w:val="00ED578D"/>
    <w:rsid w:val="00ED5AEE"/>
    <w:rsid w:val="00ED6F65"/>
    <w:rsid w:val="00ED77A9"/>
    <w:rsid w:val="00ED7976"/>
    <w:rsid w:val="00EE192C"/>
    <w:rsid w:val="00EE5222"/>
    <w:rsid w:val="00EE7117"/>
    <w:rsid w:val="00EF36B0"/>
    <w:rsid w:val="00EF43AD"/>
    <w:rsid w:val="00EF4999"/>
    <w:rsid w:val="00EF4CBB"/>
    <w:rsid w:val="00EF59C1"/>
    <w:rsid w:val="00F11DC1"/>
    <w:rsid w:val="00F20867"/>
    <w:rsid w:val="00F20978"/>
    <w:rsid w:val="00F2225A"/>
    <w:rsid w:val="00F23AA5"/>
    <w:rsid w:val="00F25C5D"/>
    <w:rsid w:val="00F26605"/>
    <w:rsid w:val="00F27613"/>
    <w:rsid w:val="00F30F49"/>
    <w:rsid w:val="00F32AFB"/>
    <w:rsid w:val="00F335CD"/>
    <w:rsid w:val="00F33A62"/>
    <w:rsid w:val="00F33ED2"/>
    <w:rsid w:val="00F343C1"/>
    <w:rsid w:val="00F35CAB"/>
    <w:rsid w:val="00F425A9"/>
    <w:rsid w:val="00F42679"/>
    <w:rsid w:val="00F42F50"/>
    <w:rsid w:val="00F43516"/>
    <w:rsid w:val="00F50A20"/>
    <w:rsid w:val="00F5192A"/>
    <w:rsid w:val="00F522F3"/>
    <w:rsid w:val="00F52D8E"/>
    <w:rsid w:val="00F556C6"/>
    <w:rsid w:val="00F56D52"/>
    <w:rsid w:val="00F578CD"/>
    <w:rsid w:val="00F57953"/>
    <w:rsid w:val="00F62283"/>
    <w:rsid w:val="00F633F0"/>
    <w:rsid w:val="00F634A5"/>
    <w:rsid w:val="00F64E37"/>
    <w:rsid w:val="00F652BA"/>
    <w:rsid w:val="00F65720"/>
    <w:rsid w:val="00F66D0D"/>
    <w:rsid w:val="00F71D62"/>
    <w:rsid w:val="00F724C9"/>
    <w:rsid w:val="00F7511B"/>
    <w:rsid w:val="00F75CB6"/>
    <w:rsid w:val="00F7722D"/>
    <w:rsid w:val="00F812B5"/>
    <w:rsid w:val="00F82F65"/>
    <w:rsid w:val="00F83403"/>
    <w:rsid w:val="00F83953"/>
    <w:rsid w:val="00F84A61"/>
    <w:rsid w:val="00F85A04"/>
    <w:rsid w:val="00F977DC"/>
    <w:rsid w:val="00F97E21"/>
    <w:rsid w:val="00FA2D72"/>
    <w:rsid w:val="00FA334A"/>
    <w:rsid w:val="00FA39DC"/>
    <w:rsid w:val="00FB148F"/>
    <w:rsid w:val="00FB1AD0"/>
    <w:rsid w:val="00FB7A2D"/>
    <w:rsid w:val="00FC20E0"/>
    <w:rsid w:val="00FC2ABC"/>
    <w:rsid w:val="00FC2C26"/>
    <w:rsid w:val="00FC3262"/>
    <w:rsid w:val="00FC40F9"/>
    <w:rsid w:val="00FC5771"/>
    <w:rsid w:val="00FC61D5"/>
    <w:rsid w:val="00FD00E9"/>
    <w:rsid w:val="00FD12AD"/>
    <w:rsid w:val="00FD1F90"/>
    <w:rsid w:val="00FD29A4"/>
    <w:rsid w:val="00FD3DC7"/>
    <w:rsid w:val="00FD6564"/>
    <w:rsid w:val="00FE28F8"/>
    <w:rsid w:val="00FE63F4"/>
    <w:rsid w:val="00FE71EF"/>
    <w:rsid w:val="00FE73F0"/>
    <w:rsid w:val="00FE7C07"/>
    <w:rsid w:val="00FE7ECF"/>
    <w:rsid w:val="00FF1894"/>
    <w:rsid w:val="00FF6F79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D04DF"/>
  <w15:chartTrackingRefBased/>
  <w15:docId w15:val="{741C5CD2-37C5-4D48-9FB4-C2CCC661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MenoPendente">
    <w:name w:val="Unresolved Mention"/>
    <w:uiPriority w:val="99"/>
    <w:semiHidden/>
    <w:unhideWhenUsed/>
    <w:rsid w:val="000C0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52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0054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26459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4011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3AA97-E7AD-40E5-B9B5-35F0A5348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111</TotalTime>
  <Pages>1</Pages>
  <Words>813</Words>
  <Characters>4392</Characters>
  <Application>Microsoft Office Word</Application>
  <DocSecurity>8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5195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cp:lastModifiedBy>User</cp:lastModifiedBy>
  <cp:revision>14</cp:revision>
  <cp:lastPrinted>2024-05-08T12:04:00Z</cp:lastPrinted>
  <dcterms:created xsi:type="dcterms:W3CDTF">2024-05-09T14:24:00Z</dcterms:created>
  <dcterms:modified xsi:type="dcterms:W3CDTF">2024-06-04T13:15:00Z</dcterms:modified>
</cp:coreProperties>
</file>